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rutenett"/>
        <w:tblpPr w:leftFromText="142" w:rightFromText="142" w:bottomFromText="669" w:vertAnchor="text" w:tblpY="1"/>
        <w:tblOverlap w:val="never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35"/>
        <w:gridCol w:w="2635"/>
      </w:tblGrid>
      <w:tr w:rsidR="00C51925" w14:paraId="467BE326" w14:textId="77777777" w:rsidTr="00653FF6">
        <w:trPr>
          <w:gridAfter w:val="1"/>
          <w:wAfter w:w="2635" w:type="dxa"/>
          <w:trHeight w:hRule="exact" w:val="60"/>
        </w:trPr>
        <w:tc>
          <w:tcPr>
            <w:tcW w:w="6635" w:type="dxa"/>
          </w:tcPr>
          <w:p w14:paraId="227D92F7" w14:textId="77777777" w:rsidR="00C51925" w:rsidRPr="005D093C" w:rsidRDefault="00C51925" w:rsidP="0031079D">
            <w:pPr>
              <w:pStyle w:val="Tittel"/>
            </w:pPr>
          </w:p>
        </w:tc>
      </w:tr>
      <w:tr w:rsidR="0041004E" w14:paraId="69D6781F" w14:textId="77777777" w:rsidTr="00653FF6">
        <w:trPr>
          <w:trHeight w:val="60"/>
        </w:trPr>
        <w:tc>
          <w:tcPr>
            <w:tcW w:w="9270" w:type="dxa"/>
            <w:gridSpan w:val="2"/>
          </w:tcPr>
          <w:p w14:paraId="5CC7C0F5" w14:textId="77777777" w:rsidR="0041004E" w:rsidRDefault="0041004E" w:rsidP="0031079D">
            <w:pPr>
              <w:pStyle w:val="Referanserbrev"/>
            </w:pPr>
          </w:p>
          <w:p w14:paraId="7642557C" w14:textId="77777777" w:rsidR="0041004E" w:rsidRPr="00095EC1" w:rsidRDefault="0041004E" w:rsidP="0031079D">
            <w:pPr>
              <w:pStyle w:val="Referanserbrev"/>
            </w:pPr>
          </w:p>
        </w:tc>
      </w:tr>
    </w:tbl>
    <w:p w14:paraId="2D3CF198" w14:textId="11DAF091" w:rsidR="00C46D47" w:rsidRDefault="004A08ED" w:rsidP="0031079D">
      <w:pPr>
        <w:pStyle w:val="Overskrift1"/>
        <w:rPr>
          <w:rStyle w:val="Sterk"/>
          <w:b w:val="0"/>
          <w:bCs w:val="0"/>
        </w:rPr>
      </w:pPr>
      <w:r>
        <w:rPr>
          <w:noProof/>
          <w:lang w:eastAsia="nb-NO"/>
        </w:rPr>
        <w:drawing>
          <wp:anchor distT="0" distB="0" distL="114300" distR="114300" simplePos="0" relativeHeight="251658240" behindDoc="0" locked="0" layoutInCell="1" allowOverlap="1" wp14:anchorId="5F937C33" wp14:editId="38108B6B">
            <wp:simplePos x="0" y="0"/>
            <wp:positionH relativeFrom="column">
              <wp:posOffset>-71501</wp:posOffset>
            </wp:positionH>
            <wp:positionV relativeFrom="paragraph">
              <wp:posOffset>-4884</wp:posOffset>
            </wp:positionV>
            <wp:extent cx="1506932" cy="336303"/>
            <wp:effectExtent l="0" t="0" r="0" b="0"/>
            <wp:wrapNone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ichman_logo_sort_RGB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932" cy="3363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04FB17" w14:textId="54B718A6" w:rsidR="00C46D47" w:rsidRPr="00C46D47" w:rsidRDefault="00C46D47" w:rsidP="00C46D47">
      <w:pPr>
        <w:pStyle w:val="Overskrift1"/>
        <w:spacing w:after="240"/>
      </w:pPr>
      <w:r w:rsidRPr="244EF23D">
        <w:rPr>
          <w:rStyle w:val="Sterk"/>
          <w:b w:val="0"/>
          <w:bCs w:val="0"/>
        </w:rPr>
        <w:t>V</w:t>
      </w:r>
      <w:r w:rsidR="00BE7D29" w:rsidRPr="244EF23D">
        <w:rPr>
          <w:rStyle w:val="Sterk"/>
          <w:b w:val="0"/>
          <w:bCs w:val="0"/>
        </w:rPr>
        <w:t xml:space="preserve">edlegg </w:t>
      </w:r>
      <w:r w:rsidR="4D710230" w:rsidRPr="244EF23D">
        <w:rPr>
          <w:rStyle w:val="Sterk"/>
          <w:b w:val="0"/>
          <w:bCs w:val="0"/>
        </w:rPr>
        <w:t>2</w:t>
      </w:r>
      <w:r w:rsidR="00BE7D29" w:rsidRPr="244EF23D">
        <w:rPr>
          <w:rStyle w:val="Sterk"/>
          <w:b w:val="0"/>
          <w:bCs w:val="0"/>
        </w:rPr>
        <w:t xml:space="preserve"> </w:t>
      </w:r>
      <w:r w:rsidRPr="244EF23D">
        <w:rPr>
          <w:rStyle w:val="Sterk"/>
          <w:b w:val="0"/>
          <w:bCs w:val="0"/>
        </w:rPr>
        <w:t>–</w:t>
      </w:r>
      <w:r w:rsidR="00BE7D29" w:rsidRPr="244EF23D">
        <w:rPr>
          <w:rStyle w:val="Sterk"/>
          <w:b w:val="0"/>
          <w:bCs w:val="0"/>
        </w:rPr>
        <w:t xml:space="preserve"> </w:t>
      </w:r>
      <w:r w:rsidR="00760370" w:rsidRPr="244EF23D">
        <w:rPr>
          <w:rStyle w:val="Sterk"/>
          <w:b w:val="0"/>
          <w:bCs w:val="0"/>
        </w:rPr>
        <w:t>Implementering</w:t>
      </w:r>
    </w:p>
    <w:p w14:paraId="161F857F" w14:textId="0EB4776C" w:rsidR="00BE7D29" w:rsidRDefault="2BB8AD2A" w:rsidP="00BE7D29">
      <w:pPr>
        <w:spacing w:after="0" w:line="240" w:lineRule="auto"/>
      </w:pPr>
      <w:r>
        <w:t>F</w:t>
      </w:r>
      <w:r w:rsidR="1FE75A2D">
        <w:t xml:space="preserve">ølgende </w:t>
      </w:r>
      <w:r w:rsidR="358A9B14">
        <w:t xml:space="preserve">avklaringsbehov </w:t>
      </w:r>
      <w:r w:rsidR="00310F66">
        <w:t>relatert til etablering av løsningen</w:t>
      </w:r>
      <w:r w:rsidR="53C0EBB2">
        <w:t xml:space="preserve"> ønskes </w:t>
      </w:r>
      <w:r w:rsidR="1109A84F">
        <w:t>besvart:</w:t>
      </w:r>
    </w:p>
    <w:p w14:paraId="338B3172" w14:textId="47C6EC10" w:rsidR="00310F66" w:rsidRPr="00310F66" w:rsidRDefault="00B146F1" w:rsidP="00310F66">
      <w:pPr>
        <w:rPr>
          <w:lang w:eastAsia="nb-NO"/>
        </w:rPr>
      </w:pPr>
      <w:r>
        <w:rPr>
          <w:lang w:eastAsia="nb-NO"/>
        </w:rPr>
        <w:t>(Dokumentet kan besvares i annet format dersom tilbyder finner det hensiktsmessig)</w:t>
      </w:r>
    </w:p>
    <w:tbl>
      <w:tblPr>
        <w:tblW w:w="9383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05"/>
        <w:gridCol w:w="5378"/>
      </w:tblGrid>
      <w:tr w:rsidR="00310F66" w:rsidRPr="00310F66" w14:paraId="393B88ED" w14:textId="77777777" w:rsidTr="244EF23D">
        <w:trPr>
          <w:trHeight w:val="300"/>
        </w:trPr>
        <w:tc>
          <w:tcPr>
            <w:tcW w:w="40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8274" w:themeFill="accent5"/>
          </w:tcPr>
          <w:p w14:paraId="253F1FF1" w14:textId="374C78FB" w:rsidR="00310F66" w:rsidRPr="00310F66" w:rsidRDefault="53C0EBB2" w:rsidP="00310F66">
            <w:pPr>
              <w:spacing w:after="0"/>
            </w:pPr>
            <w:r w:rsidRPr="0E375B92">
              <w:rPr>
                <w:b/>
                <w:bCs/>
                <w:lang w:eastAsia="nb-NO"/>
              </w:rPr>
              <w:t>Avklaringsbehov</w:t>
            </w:r>
          </w:p>
        </w:tc>
        <w:tc>
          <w:tcPr>
            <w:tcW w:w="5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8274" w:themeFill="accent5"/>
          </w:tcPr>
          <w:p w14:paraId="01B93539" w14:textId="70EA522E" w:rsidR="00310F66" w:rsidRPr="00310F66" w:rsidRDefault="00310F66" w:rsidP="00310F66">
            <w:pPr>
              <w:spacing w:after="0"/>
              <w:rPr>
                <w:b/>
                <w:lang w:eastAsia="nb-NO"/>
              </w:rPr>
            </w:pPr>
            <w:r w:rsidRPr="00310F66">
              <w:rPr>
                <w:b/>
                <w:lang w:eastAsia="nb-NO"/>
              </w:rPr>
              <w:t xml:space="preserve">Svar </w:t>
            </w:r>
          </w:p>
        </w:tc>
      </w:tr>
      <w:tr w:rsidR="00310F66" w:rsidRPr="00310F66" w14:paraId="703B088B" w14:textId="77777777" w:rsidTr="244EF23D">
        <w:trPr>
          <w:trHeight w:val="300"/>
        </w:trPr>
        <w:tc>
          <w:tcPr>
            <w:tcW w:w="40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F2F2" w:themeFill="background1" w:themeFillShade="F2"/>
            <w:hideMark/>
          </w:tcPr>
          <w:p w14:paraId="384039B2" w14:textId="054C9206" w:rsidR="00310F66" w:rsidRPr="00310F66" w:rsidRDefault="00310F66" w:rsidP="00310F66">
            <w:pPr>
              <w:rPr>
                <w:lang w:eastAsia="nb-NO"/>
              </w:rPr>
            </w:pPr>
            <w:r w:rsidRPr="00310F66">
              <w:rPr>
                <w:lang w:eastAsia="nb-NO"/>
              </w:rPr>
              <w:t>Beskriv implementeringsprosessen</w:t>
            </w:r>
            <w:r w:rsidR="00DC7070">
              <w:rPr>
                <w:lang w:eastAsia="nb-NO"/>
              </w:rPr>
              <w:t>, inkluder hovedaktivitetene</w:t>
            </w:r>
          </w:p>
        </w:tc>
        <w:tc>
          <w:tcPr>
            <w:tcW w:w="5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2F2307E" w14:textId="77777777" w:rsidR="00310F66" w:rsidRPr="00310F66" w:rsidRDefault="00310F66" w:rsidP="00310F66">
            <w:pPr>
              <w:rPr>
                <w:lang w:eastAsia="nb-NO"/>
              </w:rPr>
            </w:pPr>
            <w:r w:rsidRPr="00310F66">
              <w:rPr>
                <w:lang w:eastAsia="nb-NO"/>
              </w:rPr>
              <w:t>  </w:t>
            </w:r>
          </w:p>
        </w:tc>
      </w:tr>
      <w:tr w:rsidR="00310F66" w:rsidRPr="00310F66" w14:paraId="0851DE84" w14:textId="77777777" w:rsidTr="244EF23D">
        <w:trPr>
          <w:trHeight w:val="300"/>
        </w:trPr>
        <w:tc>
          <w:tcPr>
            <w:tcW w:w="40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F2F2" w:themeFill="background1" w:themeFillShade="F2"/>
            <w:hideMark/>
          </w:tcPr>
          <w:p w14:paraId="23C3B43C" w14:textId="05AEF252" w:rsidR="00310F66" w:rsidRPr="00310F66" w:rsidRDefault="00310F66" w:rsidP="00310F66">
            <w:pPr>
              <w:rPr>
                <w:lang w:eastAsia="nb-NO"/>
              </w:rPr>
            </w:pPr>
            <w:r w:rsidRPr="244EF23D">
              <w:rPr>
                <w:lang w:eastAsia="nb-NO"/>
              </w:rPr>
              <w:t>Foreslå en realistisk tidsplan med milepæler basert på oppstart i produksjon senest</w:t>
            </w:r>
            <w:r w:rsidR="24485D4C" w:rsidRPr="244EF23D">
              <w:rPr>
                <w:lang w:eastAsia="nb-NO"/>
              </w:rPr>
              <w:t xml:space="preserve"> </w:t>
            </w:r>
            <w:r w:rsidR="6F1CB972" w:rsidRPr="244EF23D">
              <w:rPr>
                <w:lang w:eastAsia="nb-NO"/>
              </w:rPr>
              <w:t>01</w:t>
            </w:r>
            <w:r w:rsidR="4D0C298D" w:rsidRPr="244EF23D">
              <w:rPr>
                <w:lang w:eastAsia="nb-NO"/>
              </w:rPr>
              <w:t>.</w:t>
            </w:r>
            <w:r w:rsidR="661399A7" w:rsidRPr="244EF23D">
              <w:rPr>
                <w:lang w:eastAsia="nb-NO"/>
              </w:rPr>
              <w:t>12</w:t>
            </w:r>
            <w:r w:rsidR="4D0C298D" w:rsidRPr="244EF23D">
              <w:rPr>
                <w:lang w:eastAsia="nb-NO"/>
              </w:rPr>
              <w:t>.2026</w:t>
            </w:r>
          </w:p>
        </w:tc>
        <w:tc>
          <w:tcPr>
            <w:tcW w:w="5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5E61F77" w14:textId="77777777" w:rsidR="00310F66" w:rsidRPr="00310F66" w:rsidRDefault="00310F66" w:rsidP="00310F66">
            <w:pPr>
              <w:rPr>
                <w:lang w:eastAsia="nb-NO"/>
              </w:rPr>
            </w:pPr>
            <w:r w:rsidRPr="2DA51F63">
              <w:rPr>
                <w:lang w:eastAsia="nb-NO"/>
              </w:rPr>
              <w:t>  </w:t>
            </w:r>
          </w:p>
        </w:tc>
      </w:tr>
      <w:tr w:rsidR="00310F66" w:rsidRPr="00310F66" w14:paraId="04ED4109" w14:textId="77777777" w:rsidTr="244EF23D">
        <w:trPr>
          <w:trHeight w:val="300"/>
        </w:trPr>
        <w:tc>
          <w:tcPr>
            <w:tcW w:w="40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F2F2" w:themeFill="background1" w:themeFillShade="F2"/>
            <w:hideMark/>
          </w:tcPr>
          <w:p w14:paraId="47D22FF7" w14:textId="6A39169A" w:rsidR="00310F66" w:rsidRPr="00310F66" w:rsidRDefault="00310F66" w:rsidP="00310F66">
            <w:pPr>
              <w:rPr>
                <w:lang w:eastAsia="nb-NO"/>
              </w:rPr>
            </w:pPr>
            <w:r w:rsidRPr="00310F66">
              <w:rPr>
                <w:lang w:eastAsia="nb-NO"/>
              </w:rPr>
              <w:t xml:space="preserve">Kan dere forplikte </w:t>
            </w:r>
            <w:r>
              <w:rPr>
                <w:lang w:eastAsia="nb-NO"/>
              </w:rPr>
              <w:t xml:space="preserve">ressurser til implementeringsplanen? </w:t>
            </w:r>
          </w:p>
        </w:tc>
        <w:tc>
          <w:tcPr>
            <w:tcW w:w="53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586F18B" w14:textId="77777777" w:rsidR="00310F66" w:rsidRPr="00310F66" w:rsidRDefault="00310F66" w:rsidP="00310F66">
            <w:pPr>
              <w:rPr>
                <w:lang w:eastAsia="nb-NO"/>
              </w:rPr>
            </w:pPr>
            <w:r w:rsidRPr="4CED77D6">
              <w:rPr>
                <w:lang w:eastAsia="nb-NO"/>
              </w:rPr>
              <w:t>  </w:t>
            </w:r>
          </w:p>
        </w:tc>
      </w:tr>
    </w:tbl>
    <w:p w14:paraId="5CA9BDD5" w14:textId="77777777" w:rsidR="00BE7D29" w:rsidRDefault="00BE7D29" w:rsidP="00BE7D29">
      <w:pPr>
        <w:rPr>
          <w:lang w:eastAsia="nb-NO"/>
        </w:rPr>
      </w:pPr>
    </w:p>
    <w:p w14:paraId="750A9969" w14:textId="77777777" w:rsidR="00310F66" w:rsidRPr="00BE7D29" w:rsidRDefault="00310F66" w:rsidP="00BE7D29">
      <w:pPr>
        <w:rPr>
          <w:lang w:eastAsia="nb-NO"/>
        </w:rPr>
      </w:pPr>
    </w:p>
    <w:sectPr w:rsidR="00310F66" w:rsidRPr="00BE7D29" w:rsidSect="00B2254B">
      <w:footerReference w:type="default" r:id="rId13"/>
      <w:headerReference w:type="first" r:id="rId14"/>
      <w:footerReference w:type="first" r:id="rId15"/>
      <w:pgSz w:w="11906" w:h="16838" w:code="9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459960" w14:textId="77777777" w:rsidR="009070C8" w:rsidRDefault="009070C8" w:rsidP="0031079D">
      <w:r>
        <w:separator/>
      </w:r>
    </w:p>
  </w:endnote>
  <w:endnote w:type="continuationSeparator" w:id="0">
    <w:p w14:paraId="6C67F205" w14:textId="77777777" w:rsidR="009070C8" w:rsidRDefault="009070C8" w:rsidP="0031079D">
      <w:r>
        <w:continuationSeparator/>
      </w:r>
    </w:p>
  </w:endnote>
  <w:endnote w:type="continuationNotice" w:id="1">
    <w:p w14:paraId="61FE9D22" w14:textId="77777777" w:rsidR="009070C8" w:rsidRDefault="009070C8" w:rsidP="0031079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99993F6D-D1A8-4E88-B536-13839603577B}"/>
    <w:embedBold r:id="rId2" w:fontKey="{654EE820-90D8-4DD2-93B5-83B5EC7A448A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317378CC-6456-403E-8971-2E2DC6D05AB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6271D4F7-A707-4D7E-986E-A486C83270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49866708"/>
      <w:docPartObj>
        <w:docPartGallery w:val="Page Numbers (Bottom of Page)"/>
        <w:docPartUnique/>
      </w:docPartObj>
    </w:sdtPr>
    <w:sdtContent>
      <w:p w14:paraId="452FFACE" w14:textId="77777777" w:rsidR="00BC1D6A" w:rsidRDefault="00BC1D6A">
        <w:pPr>
          <w:pStyle w:val="Bunntekst"/>
          <w:jc w:val="right"/>
        </w:pPr>
      </w:p>
      <w:tbl>
        <w:tblPr>
          <w:tblStyle w:val="Tabellrutenett"/>
          <w:tblW w:w="9782" w:type="dxa"/>
          <w:tblInd w:w="-426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142" w:type="dxa"/>
          </w:tblCellMar>
          <w:tblLook w:val="0400" w:firstRow="0" w:lastRow="0" w:firstColumn="0" w:lastColumn="0" w:noHBand="0" w:noVBand="1"/>
        </w:tblPr>
        <w:tblGrid>
          <w:gridCol w:w="586"/>
          <w:gridCol w:w="3296"/>
          <w:gridCol w:w="3042"/>
          <w:gridCol w:w="2858"/>
        </w:tblGrid>
        <w:tr w:rsidR="00BC1D6A" w:rsidRPr="00DE1938" w14:paraId="0BC90E79" w14:textId="77777777">
          <w:trPr>
            <w:trHeight w:val="20"/>
          </w:trPr>
          <w:tc>
            <w:tcPr>
              <w:tcW w:w="586" w:type="dxa"/>
              <w:vMerge w:val="restart"/>
            </w:tcPr>
            <w:p w14:paraId="5CB5940A" w14:textId="77777777" w:rsidR="00BC1D6A" w:rsidRPr="00C913AE" w:rsidRDefault="00BC1D6A" w:rsidP="00BC1D6A">
              <w:pPr>
                <w:pStyle w:val="Bunntekst"/>
                <w:jc w:val="center"/>
                <w:rPr>
                  <w:sz w:val="40"/>
                  <w:szCs w:val="40"/>
                </w:rPr>
              </w:pPr>
              <w:r w:rsidRPr="00C913AE">
                <w:rPr>
                  <w:noProof/>
                  <w:sz w:val="40"/>
                  <w:szCs w:val="40"/>
                  <w:lang w:eastAsia="nb-NO"/>
                </w:rPr>
                <w:drawing>
                  <wp:inline distT="0" distB="0" distL="0" distR="0" wp14:anchorId="203C842D" wp14:editId="6B68047F">
                    <wp:extent cx="281940" cy="179109"/>
                    <wp:effectExtent l="0" t="0" r="0" b="0"/>
                    <wp:docPr id="1423490031" name="Bilde 1423490031" descr="Et bilde som inneholder sort, mørke&#10;&#10;KI-generert innhold kan være feil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423490031" name="Bilde 1423490031" descr="Et bilde som inneholder sort, mørke&#10;&#10;KI-generert innhold kan være feil.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9320" cy="18379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  <w:p w14:paraId="3CFD305B" w14:textId="77777777" w:rsidR="00BC1D6A" w:rsidRPr="00DE1938" w:rsidRDefault="00BC1D6A" w:rsidP="00BC1D6A">
              <w:pPr>
                <w:spacing w:line="192" w:lineRule="auto"/>
                <w:rPr>
                  <w:noProof/>
                </w:rPr>
              </w:pPr>
            </w:p>
          </w:tc>
          <w:tc>
            <w:tcPr>
              <w:tcW w:w="3296" w:type="dxa"/>
            </w:tcPr>
            <w:p w14:paraId="5834DC0A" w14:textId="77777777" w:rsidR="00BC1D6A" w:rsidRPr="00DE1938" w:rsidRDefault="00BC1D6A" w:rsidP="00BC1D6A">
              <w:pPr>
                <w:pStyle w:val="Bunntekst"/>
                <w:rPr>
                  <w:rStyle w:val="Sterk"/>
                </w:rPr>
              </w:pPr>
            </w:p>
          </w:tc>
          <w:tc>
            <w:tcPr>
              <w:tcW w:w="3042" w:type="dxa"/>
            </w:tcPr>
            <w:p w14:paraId="7EEA4252" w14:textId="77777777" w:rsidR="00BC1D6A" w:rsidRPr="00DE1938" w:rsidRDefault="00BC1D6A" w:rsidP="00BC1D6A">
              <w:pPr>
                <w:pStyle w:val="Bunntekst"/>
              </w:pPr>
            </w:p>
          </w:tc>
          <w:tc>
            <w:tcPr>
              <w:tcW w:w="2858" w:type="dxa"/>
            </w:tcPr>
            <w:p w14:paraId="7BFF4A0F" w14:textId="77777777" w:rsidR="00BC1D6A" w:rsidRPr="00DE1938" w:rsidRDefault="00BC1D6A" w:rsidP="00BC1D6A">
              <w:pPr>
                <w:pStyle w:val="Bunntekst"/>
              </w:pPr>
            </w:p>
          </w:tc>
        </w:tr>
        <w:tr w:rsidR="00BC1D6A" w:rsidRPr="008902A4" w14:paraId="5BEFF951" w14:textId="77777777">
          <w:tc>
            <w:tcPr>
              <w:tcW w:w="586" w:type="dxa"/>
              <w:vMerge/>
            </w:tcPr>
            <w:p w14:paraId="3B3CF686" w14:textId="77777777" w:rsidR="00BC1D6A" w:rsidRPr="00DE1938" w:rsidRDefault="00BC1D6A" w:rsidP="00BC1D6A">
              <w:pPr>
                <w:spacing w:line="192" w:lineRule="auto"/>
              </w:pPr>
            </w:p>
          </w:tc>
          <w:tc>
            <w:tcPr>
              <w:tcW w:w="3296" w:type="dxa"/>
            </w:tcPr>
            <w:p w14:paraId="2CCA3FDB" w14:textId="77777777" w:rsidR="00BC1D6A" w:rsidRPr="00DE1938" w:rsidRDefault="00BC1D6A" w:rsidP="00BC1D6A">
              <w:pPr>
                <w:pStyle w:val="Bunntekst"/>
                <w:rPr>
                  <w:rStyle w:val="Sterk"/>
                </w:rPr>
              </w:pPr>
              <w:r>
                <w:rPr>
                  <w:rStyle w:val="Sterk"/>
                </w:rPr>
                <w:t>Deichman bibliotek</w:t>
              </w:r>
            </w:p>
            <w:p w14:paraId="660091D8" w14:textId="77777777" w:rsidR="00BC1D6A" w:rsidRPr="00DE1938" w:rsidRDefault="00BC1D6A" w:rsidP="00BC1D6A">
              <w:pPr>
                <w:pStyle w:val="Bunntekst"/>
                <w:rPr>
                  <w:rStyle w:val="Sterk"/>
                </w:rPr>
              </w:pPr>
              <w:r w:rsidRPr="00DE1938">
                <w:rPr>
                  <w:rStyle w:val="Sterk"/>
                </w:rPr>
                <w:t>Oslo kommune</w:t>
              </w:r>
            </w:p>
          </w:tc>
          <w:tc>
            <w:tcPr>
              <w:tcW w:w="3042" w:type="dxa"/>
            </w:tcPr>
            <w:p w14:paraId="3EE7EAC7" w14:textId="77777777" w:rsidR="00BC1D6A" w:rsidRPr="00DE1938" w:rsidRDefault="00BC1D6A" w:rsidP="00BC1D6A">
              <w:pPr>
                <w:pStyle w:val="Bunntekst"/>
              </w:pPr>
              <w:r w:rsidRPr="00DE1938">
                <w:t>Besøksadresse:</w:t>
              </w:r>
            </w:p>
            <w:p w14:paraId="6226AFEE" w14:textId="77777777" w:rsidR="00BC1D6A" w:rsidRPr="00DE1938" w:rsidRDefault="00BC1D6A" w:rsidP="00BC1D6A">
              <w:pPr>
                <w:pStyle w:val="Bunntekst"/>
              </w:pPr>
              <w:r>
                <w:t>Anne-Cath. Vestlys plass 1, Oslo</w:t>
              </w:r>
            </w:p>
            <w:p w14:paraId="01381CEC" w14:textId="77777777" w:rsidR="00BC1D6A" w:rsidRPr="00DE1938" w:rsidRDefault="00BC1D6A" w:rsidP="00BC1D6A">
              <w:pPr>
                <w:pStyle w:val="Bunntekst"/>
              </w:pPr>
              <w:r w:rsidRPr="00DE1938">
                <w:t>Postadresse:</w:t>
              </w:r>
            </w:p>
            <w:p w14:paraId="60BA4CF2" w14:textId="77777777" w:rsidR="00BC1D6A" w:rsidRPr="00DE1938" w:rsidRDefault="00BC1D6A" w:rsidP="00BC1D6A">
              <w:pPr>
                <w:pStyle w:val="Bunntekst"/>
              </w:pPr>
              <w:r w:rsidRPr="002235B7">
                <w:t>Pb 8924</w:t>
              </w:r>
              <w:r>
                <w:t xml:space="preserve"> </w:t>
              </w:r>
              <w:r w:rsidRPr="002235B7">
                <w:t>St. Olavs plass</w:t>
              </w:r>
              <w:r>
                <w:t>, 01</w:t>
              </w:r>
              <w:r w:rsidRPr="00DE1938">
                <w:t>3</w:t>
              </w:r>
              <w:r>
                <w:t>0</w:t>
              </w:r>
              <w:r w:rsidRPr="00DE1938">
                <w:t xml:space="preserve"> Oslo</w:t>
              </w:r>
            </w:p>
          </w:tc>
          <w:tc>
            <w:tcPr>
              <w:tcW w:w="2858" w:type="dxa"/>
            </w:tcPr>
            <w:p w14:paraId="6626B721" w14:textId="77777777" w:rsidR="00BC1D6A" w:rsidRPr="00DE1938" w:rsidRDefault="00BC1D6A" w:rsidP="00BC1D6A">
              <w:pPr>
                <w:pStyle w:val="Bunntekst"/>
              </w:pPr>
              <w:r w:rsidRPr="00DE1938">
                <w:t>Telefon: +47 2</w:t>
              </w:r>
              <w:r>
                <w:t>3 43 29 00</w:t>
              </w:r>
            </w:p>
            <w:p w14:paraId="764C62C6" w14:textId="77777777" w:rsidR="00BC1D6A" w:rsidRPr="00DE1938" w:rsidRDefault="00BC1D6A" w:rsidP="00BC1D6A">
              <w:pPr>
                <w:pStyle w:val="Bunntekst"/>
              </w:pPr>
              <w:r w:rsidRPr="002235B7">
                <w:t>postmottak@deb.oslo.kommune.no</w:t>
              </w:r>
            </w:p>
            <w:p w14:paraId="6B763472" w14:textId="77777777" w:rsidR="00BC1D6A" w:rsidRPr="00784902" w:rsidRDefault="00BC1D6A" w:rsidP="00BC1D6A">
              <w:pPr>
                <w:pStyle w:val="Bunntekst"/>
                <w:rPr>
                  <w:lang w:val="en-GB"/>
                </w:rPr>
              </w:pPr>
              <w:r w:rsidRPr="00784902">
                <w:rPr>
                  <w:lang w:val="en-GB"/>
                </w:rPr>
                <w:t>Org. nr.: NO 919 770 775 MVA</w:t>
              </w:r>
            </w:p>
            <w:p w14:paraId="30C6F69F" w14:textId="77777777" w:rsidR="00BC1D6A" w:rsidRPr="00784902" w:rsidRDefault="00BC1D6A" w:rsidP="00BC1D6A">
              <w:pPr>
                <w:pStyle w:val="Bunntekst"/>
                <w:rPr>
                  <w:lang w:val="en-GB"/>
                </w:rPr>
              </w:pPr>
              <w:hyperlink r:id="rId2" w:history="1">
                <w:r w:rsidRPr="00D34911">
                  <w:rPr>
                    <w:rStyle w:val="Hyperkobling"/>
                    <w:lang w:val="en-GB"/>
                  </w:rPr>
                  <w:t>www.deichman.no</w:t>
                </w:r>
              </w:hyperlink>
            </w:p>
          </w:tc>
        </w:tr>
      </w:tbl>
      <w:p w14:paraId="67820126" w14:textId="598101D4" w:rsidR="004A13C2" w:rsidRDefault="004A13C2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93E5636" w14:textId="27D9BF06" w:rsidR="005D093C" w:rsidRPr="001E0C9F" w:rsidRDefault="005D093C" w:rsidP="0031079D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9782" w:type="dxa"/>
      <w:tblInd w:w="-42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142" w:type="dxa"/>
      </w:tblCellMar>
      <w:tblLook w:val="0400" w:firstRow="0" w:lastRow="0" w:firstColumn="0" w:lastColumn="0" w:noHBand="0" w:noVBand="1"/>
    </w:tblPr>
    <w:tblGrid>
      <w:gridCol w:w="586"/>
      <w:gridCol w:w="3296"/>
      <w:gridCol w:w="3042"/>
      <w:gridCol w:w="2858"/>
    </w:tblGrid>
    <w:tr w:rsidR="00B11356" w:rsidRPr="00DE1938" w14:paraId="51CE3D91" w14:textId="77777777">
      <w:trPr>
        <w:trHeight w:val="20"/>
      </w:trPr>
      <w:tc>
        <w:tcPr>
          <w:tcW w:w="586" w:type="dxa"/>
          <w:vMerge w:val="restart"/>
        </w:tcPr>
        <w:p w14:paraId="43CAAC80" w14:textId="77777777" w:rsidR="00B11356" w:rsidRPr="00C913AE" w:rsidRDefault="00B11356" w:rsidP="0031079D">
          <w:pPr>
            <w:pStyle w:val="Bunntekst"/>
          </w:pPr>
          <w:r w:rsidRPr="00C913AE">
            <w:rPr>
              <w:noProof/>
              <w:lang w:eastAsia="nb-NO"/>
            </w:rPr>
            <w:drawing>
              <wp:inline distT="0" distB="0" distL="0" distR="0" wp14:anchorId="0C419C64" wp14:editId="4C19695E">
                <wp:extent cx="281940" cy="179109"/>
                <wp:effectExtent l="0" t="0" r="0" b="0"/>
                <wp:docPr id="5" name="Bild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deichman_symbol_logo_sort_RGB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9320" cy="18379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514876B4" w14:textId="77777777" w:rsidR="00B11356" w:rsidRPr="00DE1938" w:rsidRDefault="00B11356" w:rsidP="0031079D">
          <w:pPr>
            <w:rPr>
              <w:noProof/>
            </w:rPr>
          </w:pPr>
        </w:p>
      </w:tc>
      <w:tc>
        <w:tcPr>
          <w:tcW w:w="3296" w:type="dxa"/>
        </w:tcPr>
        <w:p w14:paraId="63FEA6D0" w14:textId="77777777" w:rsidR="00B11356" w:rsidRPr="00DE1938" w:rsidRDefault="00B11356" w:rsidP="0031079D">
          <w:pPr>
            <w:pStyle w:val="Bunntekst"/>
            <w:rPr>
              <w:rStyle w:val="Sterk"/>
            </w:rPr>
          </w:pPr>
        </w:p>
      </w:tc>
      <w:tc>
        <w:tcPr>
          <w:tcW w:w="3042" w:type="dxa"/>
        </w:tcPr>
        <w:p w14:paraId="3B526815" w14:textId="77777777" w:rsidR="00B11356" w:rsidRPr="00DE1938" w:rsidRDefault="00B11356" w:rsidP="0031079D">
          <w:pPr>
            <w:pStyle w:val="Bunntekst"/>
          </w:pPr>
        </w:p>
      </w:tc>
      <w:tc>
        <w:tcPr>
          <w:tcW w:w="2858" w:type="dxa"/>
        </w:tcPr>
        <w:p w14:paraId="636FC465" w14:textId="77777777" w:rsidR="00B11356" w:rsidRPr="00DE1938" w:rsidRDefault="00B11356" w:rsidP="0031079D">
          <w:pPr>
            <w:pStyle w:val="Bunntekst"/>
          </w:pPr>
        </w:p>
      </w:tc>
    </w:tr>
    <w:tr w:rsidR="00B11356" w:rsidRPr="008902A4" w14:paraId="4D173C9C" w14:textId="77777777">
      <w:tc>
        <w:tcPr>
          <w:tcW w:w="586" w:type="dxa"/>
          <w:vMerge/>
        </w:tcPr>
        <w:p w14:paraId="701CCC93" w14:textId="77777777" w:rsidR="00B11356" w:rsidRPr="00DE1938" w:rsidRDefault="00B11356" w:rsidP="0031079D"/>
      </w:tc>
      <w:tc>
        <w:tcPr>
          <w:tcW w:w="3296" w:type="dxa"/>
        </w:tcPr>
        <w:p w14:paraId="1BE108A2" w14:textId="77777777" w:rsidR="00B11356" w:rsidRPr="00DE1938" w:rsidRDefault="00B11356" w:rsidP="0031079D">
          <w:pPr>
            <w:pStyle w:val="Bunntekst"/>
            <w:rPr>
              <w:rStyle w:val="Sterk"/>
            </w:rPr>
          </w:pPr>
          <w:r>
            <w:rPr>
              <w:rStyle w:val="Sterk"/>
            </w:rPr>
            <w:t>Deichman bibliotek</w:t>
          </w:r>
        </w:p>
        <w:p w14:paraId="2314F19D" w14:textId="77777777" w:rsidR="00B11356" w:rsidRPr="00DE1938" w:rsidRDefault="00B11356" w:rsidP="0031079D">
          <w:pPr>
            <w:pStyle w:val="Bunntekst"/>
            <w:rPr>
              <w:rStyle w:val="Sterk"/>
            </w:rPr>
          </w:pPr>
          <w:r w:rsidRPr="00DE1938">
            <w:rPr>
              <w:rStyle w:val="Sterk"/>
            </w:rPr>
            <w:t>Oslo kommune</w:t>
          </w:r>
        </w:p>
      </w:tc>
      <w:tc>
        <w:tcPr>
          <w:tcW w:w="3042" w:type="dxa"/>
        </w:tcPr>
        <w:p w14:paraId="7585E7CD" w14:textId="77777777" w:rsidR="00B11356" w:rsidRPr="00DE1938" w:rsidRDefault="00B11356" w:rsidP="0031079D">
          <w:pPr>
            <w:pStyle w:val="Bunntekst"/>
          </w:pPr>
          <w:r w:rsidRPr="00DE1938">
            <w:t>Besøksadresse:</w:t>
          </w:r>
        </w:p>
        <w:p w14:paraId="2D1AA686" w14:textId="77777777" w:rsidR="00B11356" w:rsidRPr="00DE1938" w:rsidRDefault="00B11356" w:rsidP="0031079D">
          <w:pPr>
            <w:pStyle w:val="Bunntekst"/>
          </w:pPr>
          <w:r>
            <w:t>Anne-Cath. Vestlys plass 1, Oslo</w:t>
          </w:r>
        </w:p>
        <w:p w14:paraId="727330AD" w14:textId="77777777" w:rsidR="00B11356" w:rsidRPr="00DE1938" w:rsidRDefault="00B11356" w:rsidP="0031079D">
          <w:pPr>
            <w:pStyle w:val="Bunntekst"/>
          </w:pPr>
          <w:r w:rsidRPr="00DE1938">
            <w:t>Postadresse:</w:t>
          </w:r>
        </w:p>
        <w:p w14:paraId="481F606C" w14:textId="77777777" w:rsidR="00B11356" w:rsidRPr="00DE1938" w:rsidRDefault="00B11356" w:rsidP="0031079D">
          <w:pPr>
            <w:pStyle w:val="Bunntekst"/>
          </w:pPr>
          <w:r w:rsidRPr="002235B7">
            <w:t>Pb 8924</w:t>
          </w:r>
          <w:r>
            <w:t xml:space="preserve"> </w:t>
          </w:r>
          <w:r w:rsidRPr="002235B7">
            <w:t>St. Olavs plass</w:t>
          </w:r>
          <w:r>
            <w:t>, 01</w:t>
          </w:r>
          <w:r w:rsidRPr="00DE1938">
            <w:t>3</w:t>
          </w:r>
          <w:r>
            <w:t>0</w:t>
          </w:r>
          <w:r w:rsidRPr="00DE1938">
            <w:t xml:space="preserve"> Oslo</w:t>
          </w:r>
        </w:p>
      </w:tc>
      <w:tc>
        <w:tcPr>
          <w:tcW w:w="2858" w:type="dxa"/>
        </w:tcPr>
        <w:p w14:paraId="76C2E792" w14:textId="77777777" w:rsidR="00B11356" w:rsidRPr="00DE1938" w:rsidRDefault="00B11356" w:rsidP="0031079D">
          <w:pPr>
            <w:pStyle w:val="Bunntekst"/>
          </w:pPr>
          <w:r w:rsidRPr="00DE1938">
            <w:t>Telefon: +47 2</w:t>
          </w:r>
          <w:r>
            <w:t>3 43 29 00</w:t>
          </w:r>
        </w:p>
        <w:p w14:paraId="2E3AD22A" w14:textId="77777777" w:rsidR="00B11356" w:rsidRPr="00DE1938" w:rsidRDefault="00B11356" w:rsidP="0031079D">
          <w:pPr>
            <w:pStyle w:val="Bunntekst"/>
          </w:pPr>
          <w:r w:rsidRPr="002235B7">
            <w:t>postmottak@deb.oslo.kommune.no</w:t>
          </w:r>
        </w:p>
        <w:p w14:paraId="219D4E21" w14:textId="77777777" w:rsidR="00B11356" w:rsidRPr="00784902" w:rsidRDefault="00B11356" w:rsidP="0031079D">
          <w:pPr>
            <w:pStyle w:val="Bunntekst"/>
            <w:rPr>
              <w:lang w:val="en-GB"/>
            </w:rPr>
          </w:pPr>
          <w:r w:rsidRPr="00784902">
            <w:rPr>
              <w:lang w:val="en-GB"/>
            </w:rPr>
            <w:t>Org. nr.: NO 919 770 775 MVA</w:t>
          </w:r>
        </w:p>
        <w:p w14:paraId="2ACB1CA9" w14:textId="77777777" w:rsidR="00B11356" w:rsidRPr="00784902" w:rsidRDefault="00B11356" w:rsidP="0031079D">
          <w:pPr>
            <w:pStyle w:val="Bunntekst"/>
            <w:rPr>
              <w:lang w:val="en-GB"/>
            </w:rPr>
          </w:pPr>
          <w:hyperlink r:id="rId2" w:history="1">
            <w:r w:rsidRPr="00D34911">
              <w:rPr>
                <w:rStyle w:val="Hyperkobling"/>
                <w:lang w:val="en-GB"/>
              </w:rPr>
              <w:t>www.deichman.no</w:t>
            </w:r>
          </w:hyperlink>
        </w:p>
      </w:tc>
    </w:tr>
  </w:tbl>
  <w:p w14:paraId="0F7D15E0" w14:textId="77777777" w:rsidR="00D44A50" w:rsidRPr="003543BB" w:rsidRDefault="00D44A50" w:rsidP="0031079D">
    <w:pPr>
      <w:pStyle w:val="Bunntekst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808575" w14:textId="77777777" w:rsidR="009070C8" w:rsidRDefault="009070C8" w:rsidP="0031079D">
      <w:r>
        <w:separator/>
      </w:r>
    </w:p>
  </w:footnote>
  <w:footnote w:type="continuationSeparator" w:id="0">
    <w:p w14:paraId="388E2F39" w14:textId="77777777" w:rsidR="009070C8" w:rsidRDefault="009070C8" w:rsidP="0031079D">
      <w:r>
        <w:continuationSeparator/>
      </w:r>
    </w:p>
  </w:footnote>
  <w:footnote w:type="continuationNotice" w:id="1">
    <w:p w14:paraId="0F20BDFE" w14:textId="77777777" w:rsidR="009070C8" w:rsidRDefault="009070C8" w:rsidP="0031079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3C8727" w14:textId="77777777" w:rsidR="00D44A50" w:rsidRDefault="00A67238" w:rsidP="0031079D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2ED0C41B" wp14:editId="19FFFAB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BB2074"/>
    <w:multiLevelType w:val="hybridMultilevel"/>
    <w:tmpl w:val="CF86D1E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9E6169"/>
    <w:multiLevelType w:val="multilevel"/>
    <w:tmpl w:val="708ABED8"/>
    <w:numStyleLink w:val="StilNummerert14ptFet"/>
  </w:abstractNum>
  <w:abstractNum w:abstractNumId="2" w15:restartNumberingAfterBreak="0">
    <w:nsid w:val="223171D0"/>
    <w:multiLevelType w:val="multilevel"/>
    <w:tmpl w:val="119AC20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850573"/>
    <w:multiLevelType w:val="multilevel"/>
    <w:tmpl w:val="708ABED8"/>
    <w:styleLink w:val="StilNummerert14ptFet"/>
    <w:lvl w:ilvl="0">
      <w:start w:val="1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cs="Times New Roman" w:hint="default"/>
        <w:b/>
        <w:bCs/>
        <w:sz w:val="28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 w:hint="default"/>
      </w:rPr>
    </w:lvl>
  </w:abstractNum>
  <w:abstractNum w:abstractNumId="5" w15:restartNumberingAfterBreak="0">
    <w:nsid w:val="39F417EB"/>
    <w:multiLevelType w:val="hybridMultilevel"/>
    <w:tmpl w:val="6F405C56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7850352"/>
    <w:multiLevelType w:val="hybridMultilevel"/>
    <w:tmpl w:val="23F85C7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AD4933"/>
    <w:multiLevelType w:val="hybridMultilevel"/>
    <w:tmpl w:val="D8108C0E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366857"/>
    <w:multiLevelType w:val="hybridMultilevel"/>
    <w:tmpl w:val="40C65C0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F">
      <w:start w:val="1"/>
      <w:numFmt w:val="decimal"/>
      <w:lvlText w:val="%2."/>
      <w:lvlJc w:val="left"/>
      <w:pPr>
        <w:ind w:left="1440" w:hanging="360"/>
      </w:p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B00A05"/>
    <w:multiLevelType w:val="hybridMultilevel"/>
    <w:tmpl w:val="177C4B3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FF57C1"/>
    <w:multiLevelType w:val="hybridMultilevel"/>
    <w:tmpl w:val="526C66F6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4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E803665"/>
    <w:multiLevelType w:val="hybridMultilevel"/>
    <w:tmpl w:val="F9AE1E74"/>
    <w:lvl w:ilvl="0" w:tplc="CDD0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A8882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4129B7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94297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7DAB77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1E088A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DCB2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000490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2007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08E0320"/>
    <w:multiLevelType w:val="multilevel"/>
    <w:tmpl w:val="4280A5F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3" w15:restartNumberingAfterBreak="0">
    <w:nsid w:val="62C037AF"/>
    <w:multiLevelType w:val="multilevel"/>
    <w:tmpl w:val="DB1A163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4" w15:restartNumberingAfterBreak="0">
    <w:nsid w:val="6305015A"/>
    <w:multiLevelType w:val="hybridMultilevel"/>
    <w:tmpl w:val="F542AE2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BE6E7D"/>
    <w:multiLevelType w:val="hybridMultilevel"/>
    <w:tmpl w:val="AE7E9E3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F7C305"/>
    <w:multiLevelType w:val="hybridMultilevel"/>
    <w:tmpl w:val="ED28D66C"/>
    <w:lvl w:ilvl="0" w:tplc="9B5218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3B86D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E8286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0A79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8140CB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3D46E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F06BD8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0C82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7A28DB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E857A4"/>
    <w:multiLevelType w:val="hybridMultilevel"/>
    <w:tmpl w:val="9550B488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9CA157B"/>
    <w:multiLevelType w:val="multilevel"/>
    <w:tmpl w:val="656436B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num w:numId="1" w16cid:durableId="409162156">
    <w:abstractNumId w:val="3"/>
  </w:num>
  <w:num w:numId="2" w16cid:durableId="1889301036">
    <w:abstractNumId w:val="10"/>
  </w:num>
  <w:num w:numId="3" w16cid:durableId="835344702">
    <w:abstractNumId w:val="1"/>
  </w:num>
  <w:num w:numId="4" w16cid:durableId="513767607">
    <w:abstractNumId w:val="4"/>
  </w:num>
  <w:num w:numId="5" w16cid:durableId="1039549924">
    <w:abstractNumId w:val="16"/>
  </w:num>
  <w:num w:numId="6" w16cid:durableId="9335830">
    <w:abstractNumId w:val="11"/>
  </w:num>
  <w:num w:numId="7" w16cid:durableId="1522011258">
    <w:abstractNumId w:val="7"/>
  </w:num>
  <w:num w:numId="8" w16cid:durableId="16471181">
    <w:abstractNumId w:val="14"/>
  </w:num>
  <w:num w:numId="9" w16cid:durableId="2013138900">
    <w:abstractNumId w:val="15"/>
  </w:num>
  <w:num w:numId="10" w16cid:durableId="1022783971">
    <w:abstractNumId w:val="12"/>
  </w:num>
  <w:num w:numId="11" w16cid:durableId="934902307">
    <w:abstractNumId w:val="13"/>
  </w:num>
  <w:num w:numId="12" w16cid:durableId="632754743">
    <w:abstractNumId w:val="2"/>
  </w:num>
  <w:num w:numId="13" w16cid:durableId="1449592085">
    <w:abstractNumId w:val="18"/>
  </w:num>
  <w:num w:numId="14" w16cid:durableId="1765227468">
    <w:abstractNumId w:val="6"/>
  </w:num>
  <w:num w:numId="15" w16cid:durableId="93483326">
    <w:abstractNumId w:val="5"/>
  </w:num>
  <w:num w:numId="16" w16cid:durableId="687289652">
    <w:abstractNumId w:val="17"/>
  </w:num>
  <w:num w:numId="17" w16cid:durableId="2031713917">
    <w:abstractNumId w:val="9"/>
  </w:num>
  <w:num w:numId="18" w16cid:durableId="1294865127">
    <w:abstractNumId w:val="0"/>
  </w:num>
  <w:num w:numId="19" w16cid:durableId="72025149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C403E6"/>
    <w:rsid w:val="0000148A"/>
    <w:rsid w:val="000027E6"/>
    <w:rsid w:val="00002912"/>
    <w:rsid w:val="00004750"/>
    <w:rsid w:val="00005AA7"/>
    <w:rsid w:val="0000621D"/>
    <w:rsid w:val="00006820"/>
    <w:rsid w:val="00007157"/>
    <w:rsid w:val="00007B2B"/>
    <w:rsid w:val="0001115A"/>
    <w:rsid w:val="0001131F"/>
    <w:rsid w:val="000119BE"/>
    <w:rsid w:val="000122EA"/>
    <w:rsid w:val="000139CF"/>
    <w:rsid w:val="00013A22"/>
    <w:rsid w:val="000148E1"/>
    <w:rsid w:val="000155B6"/>
    <w:rsid w:val="00016466"/>
    <w:rsid w:val="000167D9"/>
    <w:rsid w:val="00016AC7"/>
    <w:rsid w:val="000176DB"/>
    <w:rsid w:val="000200F7"/>
    <w:rsid w:val="0002072D"/>
    <w:rsid w:val="000209EA"/>
    <w:rsid w:val="000210D4"/>
    <w:rsid w:val="00021CE2"/>
    <w:rsid w:val="00022018"/>
    <w:rsid w:val="0002249E"/>
    <w:rsid w:val="000248BD"/>
    <w:rsid w:val="0002548B"/>
    <w:rsid w:val="000267E5"/>
    <w:rsid w:val="000271DE"/>
    <w:rsid w:val="00027841"/>
    <w:rsid w:val="00027906"/>
    <w:rsid w:val="00027CE2"/>
    <w:rsid w:val="00030ADB"/>
    <w:rsid w:val="00030D57"/>
    <w:rsid w:val="00031CEB"/>
    <w:rsid w:val="000321EA"/>
    <w:rsid w:val="00033300"/>
    <w:rsid w:val="000350BA"/>
    <w:rsid w:val="000356A8"/>
    <w:rsid w:val="00035F76"/>
    <w:rsid w:val="0003634C"/>
    <w:rsid w:val="000363A0"/>
    <w:rsid w:val="00036F5F"/>
    <w:rsid w:val="00037002"/>
    <w:rsid w:val="00040C21"/>
    <w:rsid w:val="000412B8"/>
    <w:rsid w:val="00041C6A"/>
    <w:rsid w:val="00042142"/>
    <w:rsid w:val="00042420"/>
    <w:rsid w:val="00042655"/>
    <w:rsid w:val="00042C8E"/>
    <w:rsid w:val="00042EDE"/>
    <w:rsid w:val="00043358"/>
    <w:rsid w:val="0004439B"/>
    <w:rsid w:val="00044823"/>
    <w:rsid w:val="00044AF5"/>
    <w:rsid w:val="00046524"/>
    <w:rsid w:val="00046999"/>
    <w:rsid w:val="00046E32"/>
    <w:rsid w:val="00047225"/>
    <w:rsid w:val="00047FED"/>
    <w:rsid w:val="00050618"/>
    <w:rsid w:val="0005250F"/>
    <w:rsid w:val="00053C18"/>
    <w:rsid w:val="00054088"/>
    <w:rsid w:val="0005427C"/>
    <w:rsid w:val="000573E1"/>
    <w:rsid w:val="0005754C"/>
    <w:rsid w:val="00060028"/>
    <w:rsid w:val="00060235"/>
    <w:rsid w:val="00060AA8"/>
    <w:rsid w:val="0006159E"/>
    <w:rsid w:val="00063090"/>
    <w:rsid w:val="0006317C"/>
    <w:rsid w:val="0006448C"/>
    <w:rsid w:val="000646B9"/>
    <w:rsid w:val="000651ED"/>
    <w:rsid w:val="0006521B"/>
    <w:rsid w:val="00065568"/>
    <w:rsid w:val="0006599F"/>
    <w:rsid w:val="00066D96"/>
    <w:rsid w:val="00067F5D"/>
    <w:rsid w:val="000706CE"/>
    <w:rsid w:val="00070B40"/>
    <w:rsid w:val="0007137A"/>
    <w:rsid w:val="00071408"/>
    <w:rsid w:val="00071709"/>
    <w:rsid w:val="00071851"/>
    <w:rsid w:val="0007368D"/>
    <w:rsid w:val="00074866"/>
    <w:rsid w:val="00074D1D"/>
    <w:rsid w:val="000756A0"/>
    <w:rsid w:val="00075D90"/>
    <w:rsid w:val="00077A99"/>
    <w:rsid w:val="00080021"/>
    <w:rsid w:val="000807F2"/>
    <w:rsid w:val="00080DEB"/>
    <w:rsid w:val="00081257"/>
    <w:rsid w:val="000820E4"/>
    <w:rsid w:val="0008240F"/>
    <w:rsid w:val="00082697"/>
    <w:rsid w:val="0008272D"/>
    <w:rsid w:val="00083B7A"/>
    <w:rsid w:val="00084040"/>
    <w:rsid w:val="00084959"/>
    <w:rsid w:val="00084DCF"/>
    <w:rsid w:val="00084FD7"/>
    <w:rsid w:val="000855BA"/>
    <w:rsid w:val="00085603"/>
    <w:rsid w:val="00085C88"/>
    <w:rsid w:val="000865FE"/>
    <w:rsid w:val="00086C05"/>
    <w:rsid w:val="00087859"/>
    <w:rsid w:val="00087AB0"/>
    <w:rsid w:val="000914D0"/>
    <w:rsid w:val="000915DF"/>
    <w:rsid w:val="00091A8E"/>
    <w:rsid w:val="00091CC2"/>
    <w:rsid w:val="00094F3A"/>
    <w:rsid w:val="00095191"/>
    <w:rsid w:val="00095CF0"/>
    <w:rsid w:val="00095EC1"/>
    <w:rsid w:val="00095FD5"/>
    <w:rsid w:val="00096B78"/>
    <w:rsid w:val="00097877"/>
    <w:rsid w:val="00097A6D"/>
    <w:rsid w:val="00097C4A"/>
    <w:rsid w:val="000A0AB2"/>
    <w:rsid w:val="000A0AC8"/>
    <w:rsid w:val="000A1104"/>
    <w:rsid w:val="000A15FC"/>
    <w:rsid w:val="000A268A"/>
    <w:rsid w:val="000A3EEF"/>
    <w:rsid w:val="000A47B8"/>
    <w:rsid w:val="000A491C"/>
    <w:rsid w:val="000A4CE1"/>
    <w:rsid w:val="000A5F94"/>
    <w:rsid w:val="000A6260"/>
    <w:rsid w:val="000A66CC"/>
    <w:rsid w:val="000A7928"/>
    <w:rsid w:val="000A7E3C"/>
    <w:rsid w:val="000B086A"/>
    <w:rsid w:val="000B13D1"/>
    <w:rsid w:val="000B16B9"/>
    <w:rsid w:val="000B1EAB"/>
    <w:rsid w:val="000B37E1"/>
    <w:rsid w:val="000B4B8C"/>
    <w:rsid w:val="000B534E"/>
    <w:rsid w:val="000B6CB0"/>
    <w:rsid w:val="000B7F01"/>
    <w:rsid w:val="000B7FDC"/>
    <w:rsid w:val="000C0225"/>
    <w:rsid w:val="000C0579"/>
    <w:rsid w:val="000C1089"/>
    <w:rsid w:val="000C2305"/>
    <w:rsid w:val="000C2546"/>
    <w:rsid w:val="000C351C"/>
    <w:rsid w:val="000C39E4"/>
    <w:rsid w:val="000C4657"/>
    <w:rsid w:val="000C4F12"/>
    <w:rsid w:val="000C506E"/>
    <w:rsid w:val="000C5633"/>
    <w:rsid w:val="000C5BCD"/>
    <w:rsid w:val="000C5D96"/>
    <w:rsid w:val="000C72CA"/>
    <w:rsid w:val="000C7471"/>
    <w:rsid w:val="000D019E"/>
    <w:rsid w:val="000D0F79"/>
    <w:rsid w:val="000D1C12"/>
    <w:rsid w:val="000D1CAB"/>
    <w:rsid w:val="000D27D0"/>
    <w:rsid w:val="000D3855"/>
    <w:rsid w:val="000D3DC9"/>
    <w:rsid w:val="000D4D5A"/>
    <w:rsid w:val="000D5B6B"/>
    <w:rsid w:val="000D607B"/>
    <w:rsid w:val="000D61D0"/>
    <w:rsid w:val="000D6B22"/>
    <w:rsid w:val="000D70DD"/>
    <w:rsid w:val="000D783F"/>
    <w:rsid w:val="000E0505"/>
    <w:rsid w:val="000E0F17"/>
    <w:rsid w:val="000E116D"/>
    <w:rsid w:val="000E1211"/>
    <w:rsid w:val="000E16E0"/>
    <w:rsid w:val="000E1E54"/>
    <w:rsid w:val="000E2180"/>
    <w:rsid w:val="000E3F02"/>
    <w:rsid w:val="000E4301"/>
    <w:rsid w:val="000E454F"/>
    <w:rsid w:val="000E457F"/>
    <w:rsid w:val="000E46E1"/>
    <w:rsid w:val="000E56B6"/>
    <w:rsid w:val="000E5C62"/>
    <w:rsid w:val="000E6B28"/>
    <w:rsid w:val="000E716B"/>
    <w:rsid w:val="000F0B4D"/>
    <w:rsid w:val="000F165C"/>
    <w:rsid w:val="000F18AF"/>
    <w:rsid w:val="000F18BA"/>
    <w:rsid w:val="000F2680"/>
    <w:rsid w:val="000F2BE7"/>
    <w:rsid w:val="000F4222"/>
    <w:rsid w:val="000F5E1A"/>
    <w:rsid w:val="000F7037"/>
    <w:rsid w:val="000F7D6E"/>
    <w:rsid w:val="00100ACB"/>
    <w:rsid w:val="00101907"/>
    <w:rsid w:val="00102DED"/>
    <w:rsid w:val="0010342D"/>
    <w:rsid w:val="00103575"/>
    <w:rsid w:val="0010373C"/>
    <w:rsid w:val="0010574F"/>
    <w:rsid w:val="00105F3B"/>
    <w:rsid w:val="001074D0"/>
    <w:rsid w:val="00107DF5"/>
    <w:rsid w:val="0011007B"/>
    <w:rsid w:val="00110469"/>
    <w:rsid w:val="00110C1A"/>
    <w:rsid w:val="00110C21"/>
    <w:rsid w:val="001111D0"/>
    <w:rsid w:val="001114C3"/>
    <w:rsid w:val="001124D5"/>
    <w:rsid w:val="001132C3"/>
    <w:rsid w:val="00113EF9"/>
    <w:rsid w:val="00114181"/>
    <w:rsid w:val="0011452B"/>
    <w:rsid w:val="00114566"/>
    <w:rsid w:val="00114A38"/>
    <w:rsid w:val="00114A3F"/>
    <w:rsid w:val="0011672B"/>
    <w:rsid w:val="0011737F"/>
    <w:rsid w:val="00117885"/>
    <w:rsid w:val="00120C0B"/>
    <w:rsid w:val="00120E8A"/>
    <w:rsid w:val="00122410"/>
    <w:rsid w:val="0012241C"/>
    <w:rsid w:val="00122A81"/>
    <w:rsid w:val="00122DFD"/>
    <w:rsid w:val="00124DAD"/>
    <w:rsid w:val="001250D9"/>
    <w:rsid w:val="00125E61"/>
    <w:rsid w:val="001265E1"/>
    <w:rsid w:val="00127BD6"/>
    <w:rsid w:val="00130ADC"/>
    <w:rsid w:val="00130EF7"/>
    <w:rsid w:val="00131671"/>
    <w:rsid w:val="00131695"/>
    <w:rsid w:val="00131942"/>
    <w:rsid w:val="00131A5C"/>
    <w:rsid w:val="00133BB5"/>
    <w:rsid w:val="001342D4"/>
    <w:rsid w:val="0013475A"/>
    <w:rsid w:val="00134E39"/>
    <w:rsid w:val="00135599"/>
    <w:rsid w:val="00135B34"/>
    <w:rsid w:val="001363AF"/>
    <w:rsid w:val="00136FAB"/>
    <w:rsid w:val="00137267"/>
    <w:rsid w:val="001403F8"/>
    <w:rsid w:val="0014136A"/>
    <w:rsid w:val="00141637"/>
    <w:rsid w:val="0014177F"/>
    <w:rsid w:val="00141AAE"/>
    <w:rsid w:val="00142079"/>
    <w:rsid w:val="001420AE"/>
    <w:rsid w:val="00142C54"/>
    <w:rsid w:val="00143BE9"/>
    <w:rsid w:val="00143F4E"/>
    <w:rsid w:val="00145289"/>
    <w:rsid w:val="00145C1F"/>
    <w:rsid w:val="00146159"/>
    <w:rsid w:val="00147D47"/>
    <w:rsid w:val="00150084"/>
    <w:rsid w:val="00150842"/>
    <w:rsid w:val="00150D08"/>
    <w:rsid w:val="00151438"/>
    <w:rsid w:val="0015164C"/>
    <w:rsid w:val="00151D27"/>
    <w:rsid w:val="00151DDF"/>
    <w:rsid w:val="00151EC6"/>
    <w:rsid w:val="00154291"/>
    <w:rsid w:val="00154E3B"/>
    <w:rsid w:val="00156435"/>
    <w:rsid w:val="00156742"/>
    <w:rsid w:val="0015720A"/>
    <w:rsid w:val="00157DFA"/>
    <w:rsid w:val="00157EE1"/>
    <w:rsid w:val="00160B53"/>
    <w:rsid w:val="00160D79"/>
    <w:rsid w:val="00161901"/>
    <w:rsid w:val="00161C2A"/>
    <w:rsid w:val="00163A45"/>
    <w:rsid w:val="0016437F"/>
    <w:rsid w:val="00164435"/>
    <w:rsid w:val="001649E9"/>
    <w:rsid w:val="00165B93"/>
    <w:rsid w:val="00165DA4"/>
    <w:rsid w:val="0016609D"/>
    <w:rsid w:val="00166417"/>
    <w:rsid w:val="001667BA"/>
    <w:rsid w:val="00166A6D"/>
    <w:rsid w:val="00166FA3"/>
    <w:rsid w:val="00167499"/>
    <w:rsid w:val="00167BE6"/>
    <w:rsid w:val="00167E35"/>
    <w:rsid w:val="00167F84"/>
    <w:rsid w:val="00170492"/>
    <w:rsid w:val="001706D1"/>
    <w:rsid w:val="00171647"/>
    <w:rsid w:val="001721AE"/>
    <w:rsid w:val="0017458C"/>
    <w:rsid w:val="00174D13"/>
    <w:rsid w:val="00175AE3"/>
    <w:rsid w:val="00176070"/>
    <w:rsid w:val="00176761"/>
    <w:rsid w:val="001774DB"/>
    <w:rsid w:val="00177880"/>
    <w:rsid w:val="00177BE4"/>
    <w:rsid w:val="00180E88"/>
    <w:rsid w:val="00181A55"/>
    <w:rsid w:val="00181D2C"/>
    <w:rsid w:val="00181E73"/>
    <w:rsid w:val="00181F4E"/>
    <w:rsid w:val="00183118"/>
    <w:rsid w:val="00186573"/>
    <w:rsid w:val="001877A1"/>
    <w:rsid w:val="00187B10"/>
    <w:rsid w:val="00190260"/>
    <w:rsid w:val="00190358"/>
    <w:rsid w:val="0019071B"/>
    <w:rsid w:val="00190A22"/>
    <w:rsid w:val="00191A15"/>
    <w:rsid w:val="00192520"/>
    <w:rsid w:val="00193A25"/>
    <w:rsid w:val="00193E00"/>
    <w:rsid w:val="00193E4A"/>
    <w:rsid w:val="00194226"/>
    <w:rsid w:val="001943DC"/>
    <w:rsid w:val="0019455F"/>
    <w:rsid w:val="001951A8"/>
    <w:rsid w:val="001970B4"/>
    <w:rsid w:val="00197D3C"/>
    <w:rsid w:val="00197F95"/>
    <w:rsid w:val="001A0187"/>
    <w:rsid w:val="001A0212"/>
    <w:rsid w:val="001A0824"/>
    <w:rsid w:val="001A0E4B"/>
    <w:rsid w:val="001A13F7"/>
    <w:rsid w:val="001A4BC5"/>
    <w:rsid w:val="001A4FF7"/>
    <w:rsid w:val="001A5051"/>
    <w:rsid w:val="001A51DA"/>
    <w:rsid w:val="001A796E"/>
    <w:rsid w:val="001A7E5E"/>
    <w:rsid w:val="001B0520"/>
    <w:rsid w:val="001B10C1"/>
    <w:rsid w:val="001B16C0"/>
    <w:rsid w:val="001B1875"/>
    <w:rsid w:val="001B1AC4"/>
    <w:rsid w:val="001B3E07"/>
    <w:rsid w:val="001B4168"/>
    <w:rsid w:val="001B4469"/>
    <w:rsid w:val="001B5A3A"/>
    <w:rsid w:val="001B6D2E"/>
    <w:rsid w:val="001B6D8B"/>
    <w:rsid w:val="001B7F48"/>
    <w:rsid w:val="001C138C"/>
    <w:rsid w:val="001C1518"/>
    <w:rsid w:val="001C1DF3"/>
    <w:rsid w:val="001C1FEF"/>
    <w:rsid w:val="001C22E2"/>
    <w:rsid w:val="001C2558"/>
    <w:rsid w:val="001C31A5"/>
    <w:rsid w:val="001C3AF7"/>
    <w:rsid w:val="001C47A5"/>
    <w:rsid w:val="001C5945"/>
    <w:rsid w:val="001C6B1A"/>
    <w:rsid w:val="001C6DD1"/>
    <w:rsid w:val="001C72AE"/>
    <w:rsid w:val="001D0523"/>
    <w:rsid w:val="001D0A9F"/>
    <w:rsid w:val="001D0D1A"/>
    <w:rsid w:val="001D198A"/>
    <w:rsid w:val="001D1A5D"/>
    <w:rsid w:val="001D2893"/>
    <w:rsid w:val="001D37E5"/>
    <w:rsid w:val="001D3DCB"/>
    <w:rsid w:val="001D490D"/>
    <w:rsid w:val="001D4CB0"/>
    <w:rsid w:val="001D500B"/>
    <w:rsid w:val="001D507D"/>
    <w:rsid w:val="001D55D3"/>
    <w:rsid w:val="001D6B3F"/>
    <w:rsid w:val="001D70C8"/>
    <w:rsid w:val="001D77C0"/>
    <w:rsid w:val="001D7B8A"/>
    <w:rsid w:val="001E07CD"/>
    <w:rsid w:val="001E0C9F"/>
    <w:rsid w:val="001E180A"/>
    <w:rsid w:val="001E1D50"/>
    <w:rsid w:val="001E1F05"/>
    <w:rsid w:val="001E3506"/>
    <w:rsid w:val="001E3577"/>
    <w:rsid w:val="001E4CAC"/>
    <w:rsid w:val="001E5E0A"/>
    <w:rsid w:val="001E62FE"/>
    <w:rsid w:val="001E6DC9"/>
    <w:rsid w:val="001E736E"/>
    <w:rsid w:val="001E7CE3"/>
    <w:rsid w:val="001F089C"/>
    <w:rsid w:val="001F0AE3"/>
    <w:rsid w:val="001F0ECB"/>
    <w:rsid w:val="001F112F"/>
    <w:rsid w:val="001F16F2"/>
    <w:rsid w:val="001F1776"/>
    <w:rsid w:val="001F1E13"/>
    <w:rsid w:val="001F2A18"/>
    <w:rsid w:val="001F4207"/>
    <w:rsid w:val="001F42A1"/>
    <w:rsid w:val="001F47F4"/>
    <w:rsid w:val="001F4968"/>
    <w:rsid w:val="001F5CDD"/>
    <w:rsid w:val="001F5EB1"/>
    <w:rsid w:val="001F6117"/>
    <w:rsid w:val="001F614F"/>
    <w:rsid w:val="001F619E"/>
    <w:rsid w:val="001F6ECC"/>
    <w:rsid w:val="001F7909"/>
    <w:rsid w:val="0020011E"/>
    <w:rsid w:val="00200EBE"/>
    <w:rsid w:val="00201FA2"/>
    <w:rsid w:val="00201FED"/>
    <w:rsid w:val="002024C0"/>
    <w:rsid w:val="00202BDA"/>
    <w:rsid w:val="00202F3E"/>
    <w:rsid w:val="002038F5"/>
    <w:rsid w:val="00204867"/>
    <w:rsid w:val="00204A87"/>
    <w:rsid w:val="00204DB0"/>
    <w:rsid w:val="0020548C"/>
    <w:rsid w:val="0020571B"/>
    <w:rsid w:val="00205753"/>
    <w:rsid w:val="00210B1B"/>
    <w:rsid w:val="00211719"/>
    <w:rsid w:val="002128E9"/>
    <w:rsid w:val="00212D70"/>
    <w:rsid w:val="0021336C"/>
    <w:rsid w:val="00214152"/>
    <w:rsid w:val="00214A96"/>
    <w:rsid w:val="0021551F"/>
    <w:rsid w:val="002155F2"/>
    <w:rsid w:val="0021584B"/>
    <w:rsid w:val="0021717D"/>
    <w:rsid w:val="00217B09"/>
    <w:rsid w:val="00220533"/>
    <w:rsid w:val="00220778"/>
    <w:rsid w:val="00221128"/>
    <w:rsid w:val="00221644"/>
    <w:rsid w:val="0022176C"/>
    <w:rsid w:val="00221DB2"/>
    <w:rsid w:val="002233CD"/>
    <w:rsid w:val="002236F5"/>
    <w:rsid w:val="00223CEA"/>
    <w:rsid w:val="0022423A"/>
    <w:rsid w:val="00224765"/>
    <w:rsid w:val="00224B9F"/>
    <w:rsid w:val="00224C5F"/>
    <w:rsid w:val="00224F82"/>
    <w:rsid w:val="002255EB"/>
    <w:rsid w:val="00225DE0"/>
    <w:rsid w:val="002266D4"/>
    <w:rsid w:val="00226D8D"/>
    <w:rsid w:val="0022715E"/>
    <w:rsid w:val="0022755D"/>
    <w:rsid w:val="00230499"/>
    <w:rsid w:val="0023084E"/>
    <w:rsid w:val="00231200"/>
    <w:rsid w:val="00231D91"/>
    <w:rsid w:val="00231F70"/>
    <w:rsid w:val="00233786"/>
    <w:rsid w:val="00233987"/>
    <w:rsid w:val="00234DA3"/>
    <w:rsid w:val="0023582B"/>
    <w:rsid w:val="00235997"/>
    <w:rsid w:val="00235B5D"/>
    <w:rsid w:val="0023657E"/>
    <w:rsid w:val="0023660C"/>
    <w:rsid w:val="0023686C"/>
    <w:rsid w:val="00236C63"/>
    <w:rsid w:val="00236D4C"/>
    <w:rsid w:val="002376D0"/>
    <w:rsid w:val="00237867"/>
    <w:rsid w:val="00240969"/>
    <w:rsid w:val="00240DD4"/>
    <w:rsid w:val="00244F85"/>
    <w:rsid w:val="0024507C"/>
    <w:rsid w:val="002462E2"/>
    <w:rsid w:val="002469D0"/>
    <w:rsid w:val="00246F79"/>
    <w:rsid w:val="00246F9D"/>
    <w:rsid w:val="0024776E"/>
    <w:rsid w:val="00247774"/>
    <w:rsid w:val="00251A76"/>
    <w:rsid w:val="00252286"/>
    <w:rsid w:val="00252532"/>
    <w:rsid w:val="00252C65"/>
    <w:rsid w:val="002540D2"/>
    <w:rsid w:val="00255EC0"/>
    <w:rsid w:val="0025623F"/>
    <w:rsid w:val="00256355"/>
    <w:rsid w:val="002563ED"/>
    <w:rsid w:val="0025699D"/>
    <w:rsid w:val="002569F9"/>
    <w:rsid w:val="00256E85"/>
    <w:rsid w:val="00257432"/>
    <w:rsid w:val="002576CB"/>
    <w:rsid w:val="00260C50"/>
    <w:rsid w:val="0026122E"/>
    <w:rsid w:val="00261467"/>
    <w:rsid w:val="0026309B"/>
    <w:rsid w:val="0026490C"/>
    <w:rsid w:val="00265235"/>
    <w:rsid w:val="00265B44"/>
    <w:rsid w:val="00266612"/>
    <w:rsid w:val="00266DEE"/>
    <w:rsid w:val="002670DD"/>
    <w:rsid w:val="00267230"/>
    <w:rsid w:val="002673E4"/>
    <w:rsid w:val="002675A6"/>
    <w:rsid w:val="00270444"/>
    <w:rsid w:val="002731D2"/>
    <w:rsid w:val="0027375F"/>
    <w:rsid w:val="00273A92"/>
    <w:rsid w:val="00275004"/>
    <w:rsid w:val="002756A2"/>
    <w:rsid w:val="002756CF"/>
    <w:rsid w:val="00275C5C"/>
    <w:rsid w:val="00276E0A"/>
    <w:rsid w:val="002776B1"/>
    <w:rsid w:val="00277CE9"/>
    <w:rsid w:val="002807B2"/>
    <w:rsid w:val="002809A6"/>
    <w:rsid w:val="00282F14"/>
    <w:rsid w:val="002830FD"/>
    <w:rsid w:val="0028314B"/>
    <w:rsid w:val="00283BFB"/>
    <w:rsid w:val="00284663"/>
    <w:rsid w:val="002848B2"/>
    <w:rsid w:val="00284B23"/>
    <w:rsid w:val="002854A8"/>
    <w:rsid w:val="00285C22"/>
    <w:rsid w:val="00286CC2"/>
    <w:rsid w:val="002872BF"/>
    <w:rsid w:val="00287567"/>
    <w:rsid w:val="002876AF"/>
    <w:rsid w:val="0028787E"/>
    <w:rsid w:val="00287E01"/>
    <w:rsid w:val="00287F10"/>
    <w:rsid w:val="00287FCD"/>
    <w:rsid w:val="002905B0"/>
    <w:rsid w:val="00290D72"/>
    <w:rsid w:val="00290E11"/>
    <w:rsid w:val="00290E32"/>
    <w:rsid w:val="00291E59"/>
    <w:rsid w:val="00291F00"/>
    <w:rsid w:val="002926AF"/>
    <w:rsid w:val="00292A11"/>
    <w:rsid w:val="00292C87"/>
    <w:rsid w:val="00293476"/>
    <w:rsid w:val="002935C8"/>
    <w:rsid w:val="0029387F"/>
    <w:rsid w:val="0029451E"/>
    <w:rsid w:val="00294B5A"/>
    <w:rsid w:val="00294B7D"/>
    <w:rsid w:val="00295332"/>
    <w:rsid w:val="002960B4"/>
    <w:rsid w:val="00296D1B"/>
    <w:rsid w:val="00297F59"/>
    <w:rsid w:val="002A0918"/>
    <w:rsid w:val="002A0BEF"/>
    <w:rsid w:val="002A1573"/>
    <w:rsid w:val="002A2774"/>
    <w:rsid w:val="002A27EA"/>
    <w:rsid w:val="002A2F10"/>
    <w:rsid w:val="002A335B"/>
    <w:rsid w:val="002A3E7A"/>
    <w:rsid w:val="002A422D"/>
    <w:rsid w:val="002A4955"/>
    <w:rsid w:val="002A540E"/>
    <w:rsid w:val="002A56AD"/>
    <w:rsid w:val="002A5DFF"/>
    <w:rsid w:val="002A601E"/>
    <w:rsid w:val="002B10B8"/>
    <w:rsid w:val="002B1A69"/>
    <w:rsid w:val="002B22E4"/>
    <w:rsid w:val="002B323F"/>
    <w:rsid w:val="002B3661"/>
    <w:rsid w:val="002B412E"/>
    <w:rsid w:val="002B42E8"/>
    <w:rsid w:val="002B4761"/>
    <w:rsid w:val="002B60E7"/>
    <w:rsid w:val="002B69FA"/>
    <w:rsid w:val="002B6D0A"/>
    <w:rsid w:val="002B72E1"/>
    <w:rsid w:val="002B77F5"/>
    <w:rsid w:val="002C04BC"/>
    <w:rsid w:val="002C0BDE"/>
    <w:rsid w:val="002C16AD"/>
    <w:rsid w:val="002C1B3A"/>
    <w:rsid w:val="002C1C7A"/>
    <w:rsid w:val="002C2050"/>
    <w:rsid w:val="002C2139"/>
    <w:rsid w:val="002C2A5A"/>
    <w:rsid w:val="002C2EE6"/>
    <w:rsid w:val="002C340B"/>
    <w:rsid w:val="002C3BAA"/>
    <w:rsid w:val="002C4300"/>
    <w:rsid w:val="002C4836"/>
    <w:rsid w:val="002C5658"/>
    <w:rsid w:val="002C6071"/>
    <w:rsid w:val="002C6161"/>
    <w:rsid w:val="002C6DBE"/>
    <w:rsid w:val="002D12F4"/>
    <w:rsid w:val="002D4132"/>
    <w:rsid w:val="002D44A5"/>
    <w:rsid w:val="002D483E"/>
    <w:rsid w:val="002D54EA"/>
    <w:rsid w:val="002D5C19"/>
    <w:rsid w:val="002D6313"/>
    <w:rsid w:val="002D6A0C"/>
    <w:rsid w:val="002D6C55"/>
    <w:rsid w:val="002D7610"/>
    <w:rsid w:val="002E061F"/>
    <w:rsid w:val="002E0972"/>
    <w:rsid w:val="002E11EB"/>
    <w:rsid w:val="002E1CC8"/>
    <w:rsid w:val="002E1F97"/>
    <w:rsid w:val="002E23EF"/>
    <w:rsid w:val="002E2F44"/>
    <w:rsid w:val="002E31D5"/>
    <w:rsid w:val="002E465F"/>
    <w:rsid w:val="002E49A1"/>
    <w:rsid w:val="002E4EAD"/>
    <w:rsid w:val="002E5167"/>
    <w:rsid w:val="002E5277"/>
    <w:rsid w:val="002E56E2"/>
    <w:rsid w:val="002E66EF"/>
    <w:rsid w:val="002E6914"/>
    <w:rsid w:val="002E7362"/>
    <w:rsid w:val="002E7551"/>
    <w:rsid w:val="002F0729"/>
    <w:rsid w:val="002F13AA"/>
    <w:rsid w:val="002F13FD"/>
    <w:rsid w:val="002F2A67"/>
    <w:rsid w:val="002F383A"/>
    <w:rsid w:val="002F3C25"/>
    <w:rsid w:val="002F4282"/>
    <w:rsid w:val="002F50BD"/>
    <w:rsid w:val="003004B4"/>
    <w:rsid w:val="0030053C"/>
    <w:rsid w:val="003005DB"/>
    <w:rsid w:val="00300698"/>
    <w:rsid w:val="0030267F"/>
    <w:rsid w:val="00302B66"/>
    <w:rsid w:val="003032A7"/>
    <w:rsid w:val="003051FC"/>
    <w:rsid w:val="003056C1"/>
    <w:rsid w:val="003063AD"/>
    <w:rsid w:val="003065DC"/>
    <w:rsid w:val="003079D7"/>
    <w:rsid w:val="00307C75"/>
    <w:rsid w:val="003100AB"/>
    <w:rsid w:val="0031079D"/>
    <w:rsid w:val="00310BF6"/>
    <w:rsid w:val="00310F66"/>
    <w:rsid w:val="00311608"/>
    <w:rsid w:val="0031219F"/>
    <w:rsid w:val="003140C5"/>
    <w:rsid w:val="00314296"/>
    <w:rsid w:val="00314441"/>
    <w:rsid w:val="00314A57"/>
    <w:rsid w:val="003151B4"/>
    <w:rsid w:val="003159D3"/>
    <w:rsid w:val="00316D34"/>
    <w:rsid w:val="00316FC9"/>
    <w:rsid w:val="003177D4"/>
    <w:rsid w:val="003179C6"/>
    <w:rsid w:val="00320647"/>
    <w:rsid w:val="00320743"/>
    <w:rsid w:val="00320FCA"/>
    <w:rsid w:val="003211F9"/>
    <w:rsid w:val="00321A96"/>
    <w:rsid w:val="00322815"/>
    <w:rsid w:val="00323202"/>
    <w:rsid w:val="00323264"/>
    <w:rsid w:val="0032331C"/>
    <w:rsid w:val="00323D5A"/>
    <w:rsid w:val="003243B8"/>
    <w:rsid w:val="003248B8"/>
    <w:rsid w:val="00324FD6"/>
    <w:rsid w:val="00325605"/>
    <w:rsid w:val="00325D57"/>
    <w:rsid w:val="0032641E"/>
    <w:rsid w:val="003270F7"/>
    <w:rsid w:val="003273DC"/>
    <w:rsid w:val="00327F25"/>
    <w:rsid w:val="00327F7E"/>
    <w:rsid w:val="00330030"/>
    <w:rsid w:val="003308B0"/>
    <w:rsid w:val="0033142F"/>
    <w:rsid w:val="0033159F"/>
    <w:rsid w:val="00331D7D"/>
    <w:rsid w:val="003345F7"/>
    <w:rsid w:val="003359E9"/>
    <w:rsid w:val="00336113"/>
    <w:rsid w:val="00336D2C"/>
    <w:rsid w:val="00336F1F"/>
    <w:rsid w:val="0033747F"/>
    <w:rsid w:val="00340474"/>
    <w:rsid w:val="00340852"/>
    <w:rsid w:val="00340CE8"/>
    <w:rsid w:val="00340D34"/>
    <w:rsid w:val="00341534"/>
    <w:rsid w:val="00341DEE"/>
    <w:rsid w:val="00342072"/>
    <w:rsid w:val="003420BB"/>
    <w:rsid w:val="00342E9C"/>
    <w:rsid w:val="00343328"/>
    <w:rsid w:val="00344A54"/>
    <w:rsid w:val="00344D3E"/>
    <w:rsid w:val="00344DE7"/>
    <w:rsid w:val="00344FA0"/>
    <w:rsid w:val="00346C07"/>
    <w:rsid w:val="003470B9"/>
    <w:rsid w:val="003474D9"/>
    <w:rsid w:val="00347534"/>
    <w:rsid w:val="00347611"/>
    <w:rsid w:val="00347D56"/>
    <w:rsid w:val="0035042F"/>
    <w:rsid w:val="0035065B"/>
    <w:rsid w:val="00350B42"/>
    <w:rsid w:val="00350EF3"/>
    <w:rsid w:val="00351146"/>
    <w:rsid w:val="00352813"/>
    <w:rsid w:val="00352F0C"/>
    <w:rsid w:val="00353143"/>
    <w:rsid w:val="003537E6"/>
    <w:rsid w:val="00353997"/>
    <w:rsid w:val="00354367"/>
    <w:rsid w:val="003543BB"/>
    <w:rsid w:val="003549F9"/>
    <w:rsid w:val="003553A8"/>
    <w:rsid w:val="003561CC"/>
    <w:rsid w:val="00356277"/>
    <w:rsid w:val="00360098"/>
    <w:rsid w:val="003607B9"/>
    <w:rsid w:val="00360807"/>
    <w:rsid w:val="003608A0"/>
    <w:rsid w:val="00360D35"/>
    <w:rsid w:val="00360EBB"/>
    <w:rsid w:val="0036171E"/>
    <w:rsid w:val="00361C81"/>
    <w:rsid w:val="00363714"/>
    <w:rsid w:val="00363A6B"/>
    <w:rsid w:val="00363B46"/>
    <w:rsid w:val="00363F41"/>
    <w:rsid w:val="0036404A"/>
    <w:rsid w:val="00364CED"/>
    <w:rsid w:val="00365D06"/>
    <w:rsid w:val="00367D1F"/>
    <w:rsid w:val="00370FD8"/>
    <w:rsid w:val="00371245"/>
    <w:rsid w:val="00372F79"/>
    <w:rsid w:val="003738F5"/>
    <w:rsid w:val="003745F2"/>
    <w:rsid w:val="00374C5E"/>
    <w:rsid w:val="003750DC"/>
    <w:rsid w:val="00375142"/>
    <w:rsid w:val="003754A7"/>
    <w:rsid w:val="003754D4"/>
    <w:rsid w:val="00375F20"/>
    <w:rsid w:val="0037630C"/>
    <w:rsid w:val="00377442"/>
    <w:rsid w:val="00377BAC"/>
    <w:rsid w:val="00380843"/>
    <w:rsid w:val="00381BCF"/>
    <w:rsid w:val="00382503"/>
    <w:rsid w:val="003825ED"/>
    <w:rsid w:val="003829E0"/>
    <w:rsid w:val="00382AFA"/>
    <w:rsid w:val="0038313A"/>
    <w:rsid w:val="00383ADA"/>
    <w:rsid w:val="00384243"/>
    <w:rsid w:val="0038424D"/>
    <w:rsid w:val="00384592"/>
    <w:rsid w:val="003847ED"/>
    <w:rsid w:val="00384C36"/>
    <w:rsid w:val="003855EF"/>
    <w:rsid w:val="00386369"/>
    <w:rsid w:val="00386F9A"/>
    <w:rsid w:val="00387499"/>
    <w:rsid w:val="00390995"/>
    <w:rsid w:val="00391B26"/>
    <w:rsid w:val="00391D20"/>
    <w:rsid w:val="00392427"/>
    <w:rsid w:val="00392DB8"/>
    <w:rsid w:val="003937B5"/>
    <w:rsid w:val="003941FD"/>
    <w:rsid w:val="0039521E"/>
    <w:rsid w:val="003954F9"/>
    <w:rsid w:val="00396454"/>
    <w:rsid w:val="00396679"/>
    <w:rsid w:val="0039683A"/>
    <w:rsid w:val="00397331"/>
    <w:rsid w:val="0039734F"/>
    <w:rsid w:val="003A003A"/>
    <w:rsid w:val="003A07A6"/>
    <w:rsid w:val="003A2336"/>
    <w:rsid w:val="003A2391"/>
    <w:rsid w:val="003A24C0"/>
    <w:rsid w:val="003A2577"/>
    <w:rsid w:val="003A272F"/>
    <w:rsid w:val="003A2760"/>
    <w:rsid w:val="003A2A26"/>
    <w:rsid w:val="003A3251"/>
    <w:rsid w:val="003A37D1"/>
    <w:rsid w:val="003A3FE0"/>
    <w:rsid w:val="003A479B"/>
    <w:rsid w:val="003A482B"/>
    <w:rsid w:val="003A49EC"/>
    <w:rsid w:val="003A5F97"/>
    <w:rsid w:val="003A6DC6"/>
    <w:rsid w:val="003A6F25"/>
    <w:rsid w:val="003A723C"/>
    <w:rsid w:val="003A7DA0"/>
    <w:rsid w:val="003B1215"/>
    <w:rsid w:val="003B17B4"/>
    <w:rsid w:val="003B20D5"/>
    <w:rsid w:val="003B2740"/>
    <w:rsid w:val="003B2DB5"/>
    <w:rsid w:val="003B331A"/>
    <w:rsid w:val="003B3E54"/>
    <w:rsid w:val="003B432D"/>
    <w:rsid w:val="003B4953"/>
    <w:rsid w:val="003B50D6"/>
    <w:rsid w:val="003B5E66"/>
    <w:rsid w:val="003B6331"/>
    <w:rsid w:val="003B6585"/>
    <w:rsid w:val="003B6B49"/>
    <w:rsid w:val="003B7682"/>
    <w:rsid w:val="003B78DE"/>
    <w:rsid w:val="003C154F"/>
    <w:rsid w:val="003C2275"/>
    <w:rsid w:val="003C2E48"/>
    <w:rsid w:val="003C42E0"/>
    <w:rsid w:val="003C5A20"/>
    <w:rsid w:val="003C5EB3"/>
    <w:rsid w:val="003C71E3"/>
    <w:rsid w:val="003D0131"/>
    <w:rsid w:val="003D07BB"/>
    <w:rsid w:val="003D0957"/>
    <w:rsid w:val="003D0AF6"/>
    <w:rsid w:val="003D0B14"/>
    <w:rsid w:val="003D0CFF"/>
    <w:rsid w:val="003D13DE"/>
    <w:rsid w:val="003D1CBF"/>
    <w:rsid w:val="003D3373"/>
    <w:rsid w:val="003D455E"/>
    <w:rsid w:val="003D475D"/>
    <w:rsid w:val="003D4B26"/>
    <w:rsid w:val="003D4C5E"/>
    <w:rsid w:val="003D50BA"/>
    <w:rsid w:val="003D5821"/>
    <w:rsid w:val="003D5F63"/>
    <w:rsid w:val="003D69F6"/>
    <w:rsid w:val="003D7378"/>
    <w:rsid w:val="003E0132"/>
    <w:rsid w:val="003E031B"/>
    <w:rsid w:val="003E25F5"/>
    <w:rsid w:val="003E2741"/>
    <w:rsid w:val="003E4BA1"/>
    <w:rsid w:val="003E4EC6"/>
    <w:rsid w:val="003E60E5"/>
    <w:rsid w:val="003E629D"/>
    <w:rsid w:val="003E6B30"/>
    <w:rsid w:val="003F0181"/>
    <w:rsid w:val="003F0D2F"/>
    <w:rsid w:val="003F0FBF"/>
    <w:rsid w:val="003F16F6"/>
    <w:rsid w:val="003F2919"/>
    <w:rsid w:val="003F35F2"/>
    <w:rsid w:val="003F38AB"/>
    <w:rsid w:val="003F443A"/>
    <w:rsid w:val="003F4DCE"/>
    <w:rsid w:val="003F5DE3"/>
    <w:rsid w:val="003F62F3"/>
    <w:rsid w:val="003F6C89"/>
    <w:rsid w:val="003F77B2"/>
    <w:rsid w:val="003F7CCC"/>
    <w:rsid w:val="004001A6"/>
    <w:rsid w:val="0040046E"/>
    <w:rsid w:val="00400684"/>
    <w:rsid w:val="00400BF8"/>
    <w:rsid w:val="00400D3E"/>
    <w:rsid w:val="004012EA"/>
    <w:rsid w:val="004035B2"/>
    <w:rsid w:val="004035C8"/>
    <w:rsid w:val="00403D23"/>
    <w:rsid w:val="00404467"/>
    <w:rsid w:val="004046E3"/>
    <w:rsid w:val="00404814"/>
    <w:rsid w:val="00407380"/>
    <w:rsid w:val="00407D04"/>
    <w:rsid w:val="0041004E"/>
    <w:rsid w:val="004108D0"/>
    <w:rsid w:val="004109B3"/>
    <w:rsid w:val="00411344"/>
    <w:rsid w:val="004117B6"/>
    <w:rsid w:val="0041195F"/>
    <w:rsid w:val="00411ADC"/>
    <w:rsid w:val="00411B83"/>
    <w:rsid w:val="004133B5"/>
    <w:rsid w:val="00414287"/>
    <w:rsid w:val="004143A9"/>
    <w:rsid w:val="004154D9"/>
    <w:rsid w:val="00415D1D"/>
    <w:rsid w:val="004160E9"/>
    <w:rsid w:val="00416F7C"/>
    <w:rsid w:val="00417F99"/>
    <w:rsid w:val="00420A29"/>
    <w:rsid w:val="00420BCF"/>
    <w:rsid w:val="00422863"/>
    <w:rsid w:val="004230AA"/>
    <w:rsid w:val="00423370"/>
    <w:rsid w:val="00423636"/>
    <w:rsid w:val="00423F3F"/>
    <w:rsid w:val="00424338"/>
    <w:rsid w:val="00424A37"/>
    <w:rsid w:val="00424E92"/>
    <w:rsid w:val="00425CC4"/>
    <w:rsid w:val="00426022"/>
    <w:rsid w:val="004261B6"/>
    <w:rsid w:val="0042750F"/>
    <w:rsid w:val="00427E7B"/>
    <w:rsid w:val="00430AA9"/>
    <w:rsid w:val="00431565"/>
    <w:rsid w:val="004329D1"/>
    <w:rsid w:val="00433E5E"/>
    <w:rsid w:val="00433FB8"/>
    <w:rsid w:val="0043400C"/>
    <w:rsid w:val="00434279"/>
    <w:rsid w:val="00434540"/>
    <w:rsid w:val="00434A46"/>
    <w:rsid w:val="00434D22"/>
    <w:rsid w:val="00434E92"/>
    <w:rsid w:val="004350C6"/>
    <w:rsid w:val="00435F7E"/>
    <w:rsid w:val="00436741"/>
    <w:rsid w:val="00437141"/>
    <w:rsid w:val="004375CA"/>
    <w:rsid w:val="004406F8"/>
    <w:rsid w:val="0044138C"/>
    <w:rsid w:val="00442575"/>
    <w:rsid w:val="00442D96"/>
    <w:rsid w:val="004431ED"/>
    <w:rsid w:val="004437A9"/>
    <w:rsid w:val="00443A37"/>
    <w:rsid w:val="00443D37"/>
    <w:rsid w:val="00444F4A"/>
    <w:rsid w:val="00445017"/>
    <w:rsid w:val="00445BA6"/>
    <w:rsid w:val="00446ED2"/>
    <w:rsid w:val="004471E6"/>
    <w:rsid w:val="00451EB2"/>
    <w:rsid w:val="0045311B"/>
    <w:rsid w:val="00453276"/>
    <w:rsid w:val="00454A23"/>
    <w:rsid w:val="00454AFE"/>
    <w:rsid w:val="004559BB"/>
    <w:rsid w:val="00455ED7"/>
    <w:rsid w:val="00457166"/>
    <w:rsid w:val="00457604"/>
    <w:rsid w:val="00457612"/>
    <w:rsid w:val="004579C0"/>
    <w:rsid w:val="00460B68"/>
    <w:rsid w:val="00461133"/>
    <w:rsid w:val="00461CFB"/>
    <w:rsid w:val="00461FD7"/>
    <w:rsid w:val="00462A2D"/>
    <w:rsid w:val="00463336"/>
    <w:rsid w:val="0046367A"/>
    <w:rsid w:val="0046370A"/>
    <w:rsid w:val="0046416E"/>
    <w:rsid w:val="0046433B"/>
    <w:rsid w:val="00464BEB"/>
    <w:rsid w:val="00465207"/>
    <w:rsid w:val="00465479"/>
    <w:rsid w:val="00465744"/>
    <w:rsid w:val="00465FCD"/>
    <w:rsid w:val="00466681"/>
    <w:rsid w:val="00466E35"/>
    <w:rsid w:val="004679B9"/>
    <w:rsid w:val="00467ABE"/>
    <w:rsid w:val="00467F5C"/>
    <w:rsid w:val="004707BC"/>
    <w:rsid w:val="00470968"/>
    <w:rsid w:val="00471979"/>
    <w:rsid w:val="0047202A"/>
    <w:rsid w:val="0047286B"/>
    <w:rsid w:val="0047397C"/>
    <w:rsid w:val="004747B2"/>
    <w:rsid w:val="00474DA9"/>
    <w:rsid w:val="00475060"/>
    <w:rsid w:val="004758E1"/>
    <w:rsid w:val="00476016"/>
    <w:rsid w:val="004769CD"/>
    <w:rsid w:val="004803CD"/>
    <w:rsid w:val="00481234"/>
    <w:rsid w:val="004819DB"/>
    <w:rsid w:val="00482BEB"/>
    <w:rsid w:val="00482E03"/>
    <w:rsid w:val="004832B9"/>
    <w:rsid w:val="00483FE0"/>
    <w:rsid w:val="00485385"/>
    <w:rsid w:val="00485E73"/>
    <w:rsid w:val="00486A07"/>
    <w:rsid w:val="00487209"/>
    <w:rsid w:val="00487CF3"/>
    <w:rsid w:val="00487D0E"/>
    <w:rsid w:val="004902B1"/>
    <w:rsid w:val="00492CAB"/>
    <w:rsid w:val="004949A2"/>
    <w:rsid w:val="004963AB"/>
    <w:rsid w:val="004968C3"/>
    <w:rsid w:val="004A058A"/>
    <w:rsid w:val="004A08ED"/>
    <w:rsid w:val="004A13C2"/>
    <w:rsid w:val="004A1597"/>
    <w:rsid w:val="004A2164"/>
    <w:rsid w:val="004A269D"/>
    <w:rsid w:val="004A275D"/>
    <w:rsid w:val="004A2A69"/>
    <w:rsid w:val="004A37C9"/>
    <w:rsid w:val="004A456C"/>
    <w:rsid w:val="004A6406"/>
    <w:rsid w:val="004A6EC7"/>
    <w:rsid w:val="004A714D"/>
    <w:rsid w:val="004B022B"/>
    <w:rsid w:val="004B03ED"/>
    <w:rsid w:val="004B09E3"/>
    <w:rsid w:val="004B0B79"/>
    <w:rsid w:val="004B1AA4"/>
    <w:rsid w:val="004B1B38"/>
    <w:rsid w:val="004B1BE1"/>
    <w:rsid w:val="004B2729"/>
    <w:rsid w:val="004B2832"/>
    <w:rsid w:val="004B3BEE"/>
    <w:rsid w:val="004B4B10"/>
    <w:rsid w:val="004B4EF0"/>
    <w:rsid w:val="004B561C"/>
    <w:rsid w:val="004B5A92"/>
    <w:rsid w:val="004B67DC"/>
    <w:rsid w:val="004B6D93"/>
    <w:rsid w:val="004B7584"/>
    <w:rsid w:val="004B763E"/>
    <w:rsid w:val="004B7B1C"/>
    <w:rsid w:val="004B7B71"/>
    <w:rsid w:val="004C00EA"/>
    <w:rsid w:val="004C01D5"/>
    <w:rsid w:val="004C0748"/>
    <w:rsid w:val="004C0805"/>
    <w:rsid w:val="004C1F75"/>
    <w:rsid w:val="004C2293"/>
    <w:rsid w:val="004C23C4"/>
    <w:rsid w:val="004C2842"/>
    <w:rsid w:val="004C3671"/>
    <w:rsid w:val="004C36F6"/>
    <w:rsid w:val="004C3B21"/>
    <w:rsid w:val="004C444F"/>
    <w:rsid w:val="004C5882"/>
    <w:rsid w:val="004C5F7F"/>
    <w:rsid w:val="004C6B7B"/>
    <w:rsid w:val="004C6D10"/>
    <w:rsid w:val="004C785E"/>
    <w:rsid w:val="004D00F3"/>
    <w:rsid w:val="004D04D6"/>
    <w:rsid w:val="004D069F"/>
    <w:rsid w:val="004D0B43"/>
    <w:rsid w:val="004D0E84"/>
    <w:rsid w:val="004D15B3"/>
    <w:rsid w:val="004D229A"/>
    <w:rsid w:val="004D27A0"/>
    <w:rsid w:val="004D383B"/>
    <w:rsid w:val="004D3ABA"/>
    <w:rsid w:val="004D4024"/>
    <w:rsid w:val="004D49B1"/>
    <w:rsid w:val="004D582A"/>
    <w:rsid w:val="004D679F"/>
    <w:rsid w:val="004D7B8C"/>
    <w:rsid w:val="004E013B"/>
    <w:rsid w:val="004E01DD"/>
    <w:rsid w:val="004E0571"/>
    <w:rsid w:val="004E17EB"/>
    <w:rsid w:val="004E1A1E"/>
    <w:rsid w:val="004E1F66"/>
    <w:rsid w:val="004E247A"/>
    <w:rsid w:val="004E37E0"/>
    <w:rsid w:val="004E45E0"/>
    <w:rsid w:val="004E4DCC"/>
    <w:rsid w:val="004E4F4C"/>
    <w:rsid w:val="004E59C3"/>
    <w:rsid w:val="004E6456"/>
    <w:rsid w:val="004E6F7F"/>
    <w:rsid w:val="004E71D4"/>
    <w:rsid w:val="004E7FC6"/>
    <w:rsid w:val="004F071D"/>
    <w:rsid w:val="004F0A33"/>
    <w:rsid w:val="004F124D"/>
    <w:rsid w:val="004F2877"/>
    <w:rsid w:val="004F2DF7"/>
    <w:rsid w:val="004F33BB"/>
    <w:rsid w:val="004F366C"/>
    <w:rsid w:val="004F40EF"/>
    <w:rsid w:val="004F5040"/>
    <w:rsid w:val="004F5152"/>
    <w:rsid w:val="004F626F"/>
    <w:rsid w:val="004F7DDD"/>
    <w:rsid w:val="00500A2E"/>
    <w:rsid w:val="00501B3C"/>
    <w:rsid w:val="0050248E"/>
    <w:rsid w:val="00502B96"/>
    <w:rsid w:val="005037F2"/>
    <w:rsid w:val="0050453D"/>
    <w:rsid w:val="005051A7"/>
    <w:rsid w:val="005056E5"/>
    <w:rsid w:val="0050574B"/>
    <w:rsid w:val="00505B83"/>
    <w:rsid w:val="00505CFC"/>
    <w:rsid w:val="00505D68"/>
    <w:rsid w:val="00506EFF"/>
    <w:rsid w:val="005072E9"/>
    <w:rsid w:val="005114F1"/>
    <w:rsid w:val="00511D59"/>
    <w:rsid w:val="005120A8"/>
    <w:rsid w:val="00513BD4"/>
    <w:rsid w:val="005144E4"/>
    <w:rsid w:val="0051571F"/>
    <w:rsid w:val="00516070"/>
    <w:rsid w:val="00516B0C"/>
    <w:rsid w:val="00517B85"/>
    <w:rsid w:val="00520F79"/>
    <w:rsid w:val="0052213E"/>
    <w:rsid w:val="00522FA3"/>
    <w:rsid w:val="005233D9"/>
    <w:rsid w:val="00525947"/>
    <w:rsid w:val="00525C31"/>
    <w:rsid w:val="00526366"/>
    <w:rsid w:val="00526433"/>
    <w:rsid w:val="005265D4"/>
    <w:rsid w:val="00527861"/>
    <w:rsid w:val="00527B28"/>
    <w:rsid w:val="00527BA7"/>
    <w:rsid w:val="00530204"/>
    <w:rsid w:val="0053068A"/>
    <w:rsid w:val="00530EC7"/>
    <w:rsid w:val="00530F9C"/>
    <w:rsid w:val="0053113F"/>
    <w:rsid w:val="00534106"/>
    <w:rsid w:val="00534A37"/>
    <w:rsid w:val="00535432"/>
    <w:rsid w:val="00535502"/>
    <w:rsid w:val="00535D76"/>
    <w:rsid w:val="00535EDB"/>
    <w:rsid w:val="005369EC"/>
    <w:rsid w:val="00536F0D"/>
    <w:rsid w:val="0053768F"/>
    <w:rsid w:val="0054017D"/>
    <w:rsid w:val="0054060D"/>
    <w:rsid w:val="00540C15"/>
    <w:rsid w:val="00541002"/>
    <w:rsid w:val="00541675"/>
    <w:rsid w:val="00541AA5"/>
    <w:rsid w:val="00542D0A"/>
    <w:rsid w:val="0054339B"/>
    <w:rsid w:val="00544025"/>
    <w:rsid w:val="005440B1"/>
    <w:rsid w:val="0054522D"/>
    <w:rsid w:val="00545840"/>
    <w:rsid w:val="00545D7D"/>
    <w:rsid w:val="00545F72"/>
    <w:rsid w:val="00546617"/>
    <w:rsid w:val="00546D7A"/>
    <w:rsid w:val="0055031F"/>
    <w:rsid w:val="005504C9"/>
    <w:rsid w:val="005508B6"/>
    <w:rsid w:val="0055135E"/>
    <w:rsid w:val="0055183B"/>
    <w:rsid w:val="00551C42"/>
    <w:rsid w:val="0055274C"/>
    <w:rsid w:val="0055287B"/>
    <w:rsid w:val="00554944"/>
    <w:rsid w:val="00555BDF"/>
    <w:rsid w:val="005562F2"/>
    <w:rsid w:val="0056001F"/>
    <w:rsid w:val="0056067A"/>
    <w:rsid w:val="00560961"/>
    <w:rsid w:val="00560C4E"/>
    <w:rsid w:val="00560D31"/>
    <w:rsid w:val="005618E4"/>
    <w:rsid w:val="005620BD"/>
    <w:rsid w:val="00562833"/>
    <w:rsid w:val="00562AED"/>
    <w:rsid w:val="0056366C"/>
    <w:rsid w:val="00563AE7"/>
    <w:rsid w:val="00564290"/>
    <w:rsid w:val="00564823"/>
    <w:rsid w:val="00564AF4"/>
    <w:rsid w:val="00564B3B"/>
    <w:rsid w:val="00565864"/>
    <w:rsid w:val="00565E26"/>
    <w:rsid w:val="00565F92"/>
    <w:rsid w:val="00566D74"/>
    <w:rsid w:val="00567104"/>
    <w:rsid w:val="00567127"/>
    <w:rsid w:val="005676CA"/>
    <w:rsid w:val="005702EF"/>
    <w:rsid w:val="00571EC9"/>
    <w:rsid w:val="00573278"/>
    <w:rsid w:val="0057341C"/>
    <w:rsid w:val="00573D46"/>
    <w:rsid w:val="00574180"/>
    <w:rsid w:val="00574277"/>
    <w:rsid w:val="00574BB2"/>
    <w:rsid w:val="00575025"/>
    <w:rsid w:val="00575AFF"/>
    <w:rsid w:val="0057698C"/>
    <w:rsid w:val="005769F2"/>
    <w:rsid w:val="00576C92"/>
    <w:rsid w:val="00576E09"/>
    <w:rsid w:val="005802F0"/>
    <w:rsid w:val="005809AA"/>
    <w:rsid w:val="00580D50"/>
    <w:rsid w:val="005812E4"/>
    <w:rsid w:val="00581DB8"/>
    <w:rsid w:val="00582963"/>
    <w:rsid w:val="00582EC5"/>
    <w:rsid w:val="00583250"/>
    <w:rsid w:val="0058445B"/>
    <w:rsid w:val="0058536A"/>
    <w:rsid w:val="00586BE8"/>
    <w:rsid w:val="0058736F"/>
    <w:rsid w:val="00587535"/>
    <w:rsid w:val="00587E58"/>
    <w:rsid w:val="00591CF7"/>
    <w:rsid w:val="00591FB8"/>
    <w:rsid w:val="0059360E"/>
    <w:rsid w:val="00593798"/>
    <w:rsid w:val="00594772"/>
    <w:rsid w:val="0059573A"/>
    <w:rsid w:val="00595FDC"/>
    <w:rsid w:val="0059702D"/>
    <w:rsid w:val="00597805"/>
    <w:rsid w:val="00597971"/>
    <w:rsid w:val="005A028A"/>
    <w:rsid w:val="005A0A9E"/>
    <w:rsid w:val="005A0B51"/>
    <w:rsid w:val="005A127C"/>
    <w:rsid w:val="005A1AEC"/>
    <w:rsid w:val="005A1D67"/>
    <w:rsid w:val="005A1EB6"/>
    <w:rsid w:val="005A1EFF"/>
    <w:rsid w:val="005A25CA"/>
    <w:rsid w:val="005A2734"/>
    <w:rsid w:val="005A2E3D"/>
    <w:rsid w:val="005A3830"/>
    <w:rsid w:val="005A4006"/>
    <w:rsid w:val="005A5686"/>
    <w:rsid w:val="005A6D00"/>
    <w:rsid w:val="005A6FD1"/>
    <w:rsid w:val="005A719C"/>
    <w:rsid w:val="005A78EF"/>
    <w:rsid w:val="005A7F90"/>
    <w:rsid w:val="005B0878"/>
    <w:rsid w:val="005B0CC4"/>
    <w:rsid w:val="005B0D82"/>
    <w:rsid w:val="005B16DD"/>
    <w:rsid w:val="005B1E62"/>
    <w:rsid w:val="005B2514"/>
    <w:rsid w:val="005B2A63"/>
    <w:rsid w:val="005B2AEA"/>
    <w:rsid w:val="005B319A"/>
    <w:rsid w:val="005B3504"/>
    <w:rsid w:val="005B3849"/>
    <w:rsid w:val="005B4391"/>
    <w:rsid w:val="005B6404"/>
    <w:rsid w:val="005B6BCA"/>
    <w:rsid w:val="005B764E"/>
    <w:rsid w:val="005C099C"/>
    <w:rsid w:val="005C09B5"/>
    <w:rsid w:val="005C1F27"/>
    <w:rsid w:val="005C22ED"/>
    <w:rsid w:val="005C2B04"/>
    <w:rsid w:val="005C3049"/>
    <w:rsid w:val="005C3A54"/>
    <w:rsid w:val="005C3A88"/>
    <w:rsid w:val="005C423E"/>
    <w:rsid w:val="005C44A1"/>
    <w:rsid w:val="005C4968"/>
    <w:rsid w:val="005C4F8C"/>
    <w:rsid w:val="005C548F"/>
    <w:rsid w:val="005C58AD"/>
    <w:rsid w:val="005C6954"/>
    <w:rsid w:val="005C6D2C"/>
    <w:rsid w:val="005C79D6"/>
    <w:rsid w:val="005D05BC"/>
    <w:rsid w:val="005D093C"/>
    <w:rsid w:val="005D134D"/>
    <w:rsid w:val="005D1872"/>
    <w:rsid w:val="005D31B0"/>
    <w:rsid w:val="005D4D9E"/>
    <w:rsid w:val="005D4E36"/>
    <w:rsid w:val="005D5D72"/>
    <w:rsid w:val="005D5F70"/>
    <w:rsid w:val="005D60ED"/>
    <w:rsid w:val="005D75F0"/>
    <w:rsid w:val="005E030E"/>
    <w:rsid w:val="005E0DF8"/>
    <w:rsid w:val="005E13A1"/>
    <w:rsid w:val="005E15A6"/>
    <w:rsid w:val="005E1BE3"/>
    <w:rsid w:val="005E2127"/>
    <w:rsid w:val="005E27DA"/>
    <w:rsid w:val="005E2A8E"/>
    <w:rsid w:val="005E31C3"/>
    <w:rsid w:val="005E4BC5"/>
    <w:rsid w:val="005E5188"/>
    <w:rsid w:val="005E567C"/>
    <w:rsid w:val="005E5BAB"/>
    <w:rsid w:val="005E5E2B"/>
    <w:rsid w:val="005E60E2"/>
    <w:rsid w:val="005E6127"/>
    <w:rsid w:val="005E699E"/>
    <w:rsid w:val="005E7797"/>
    <w:rsid w:val="005E77EB"/>
    <w:rsid w:val="005E7FDA"/>
    <w:rsid w:val="005F0279"/>
    <w:rsid w:val="005F0F3D"/>
    <w:rsid w:val="005F0F63"/>
    <w:rsid w:val="005F1993"/>
    <w:rsid w:val="005F1BB1"/>
    <w:rsid w:val="005F334E"/>
    <w:rsid w:val="005F4DE7"/>
    <w:rsid w:val="005F5DE9"/>
    <w:rsid w:val="005F6159"/>
    <w:rsid w:val="005F650E"/>
    <w:rsid w:val="005F6515"/>
    <w:rsid w:val="005F6F9D"/>
    <w:rsid w:val="005F7695"/>
    <w:rsid w:val="00600EAC"/>
    <w:rsid w:val="006016DF"/>
    <w:rsid w:val="00601943"/>
    <w:rsid w:val="00601B3C"/>
    <w:rsid w:val="00601C41"/>
    <w:rsid w:val="00602175"/>
    <w:rsid w:val="00603F8B"/>
    <w:rsid w:val="00607D52"/>
    <w:rsid w:val="00611B06"/>
    <w:rsid w:val="00611E75"/>
    <w:rsid w:val="00612AFF"/>
    <w:rsid w:val="0061317A"/>
    <w:rsid w:val="00613E59"/>
    <w:rsid w:val="00615D51"/>
    <w:rsid w:val="00616A1B"/>
    <w:rsid w:val="00616A22"/>
    <w:rsid w:val="00617195"/>
    <w:rsid w:val="006203D3"/>
    <w:rsid w:val="006213C7"/>
    <w:rsid w:val="0062198D"/>
    <w:rsid w:val="00621F2D"/>
    <w:rsid w:val="00622193"/>
    <w:rsid w:val="00622FC3"/>
    <w:rsid w:val="00623359"/>
    <w:rsid w:val="006235C4"/>
    <w:rsid w:val="00623ACD"/>
    <w:rsid w:val="00624046"/>
    <w:rsid w:val="00624321"/>
    <w:rsid w:val="00624497"/>
    <w:rsid w:val="006252A8"/>
    <w:rsid w:val="006252D4"/>
    <w:rsid w:val="006259C7"/>
    <w:rsid w:val="0062660C"/>
    <w:rsid w:val="00626A5B"/>
    <w:rsid w:val="006270CD"/>
    <w:rsid w:val="00627C49"/>
    <w:rsid w:val="006303D4"/>
    <w:rsid w:val="006307D2"/>
    <w:rsid w:val="006309C5"/>
    <w:rsid w:val="00631381"/>
    <w:rsid w:val="00631579"/>
    <w:rsid w:val="006319FD"/>
    <w:rsid w:val="00631F0A"/>
    <w:rsid w:val="00632D6E"/>
    <w:rsid w:val="00634AD9"/>
    <w:rsid w:val="00634D41"/>
    <w:rsid w:val="00635104"/>
    <w:rsid w:val="006359E7"/>
    <w:rsid w:val="00635FA2"/>
    <w:rsid w:val="0063626B"/>
    <w:rsid w:val="00637A00"/>
    <w:rsid w:val="00637D8C"/>
    <w:rsid w:val="00640065"/>
    <w:rsid w:val="00640705"/>
    <w:rsid w:val="006410C0"/>
    <w:rsid w:val="00641829"/>
    <w:rsid w:val="00642181"/>
    <w:rsid w:val="00642569"/>
    <w:rsid w:val="00642709"/>
    <w:rsid w:val="0064282C"/>
    <w:rsid w:val="00643FD3"/>
    <w:rsid w:val="00647143"/>
    <w:rsid w:val="0064726C"/>
    <w:rsid w:val="006478C6"/>
    <w:rsid w:val="006479DA"/>
    <w:rsid w:val="00650785"/>
    <w:rsid w:val="006517B8"/>
    <w:rsid w:val="00651F67"/>
    <w:rsid w:val="00652B98"/>
    <w:rsid w:val="00652F46"/>
    <w:rsid w:val="006533F6"/>
    <w:rsid w:val="00653AE6"/>
    <w:rsid w:val="00653CA2"/>
    <w:rsid w:val="00653DEA"/>
    <w:rsid w:val="00653FF6"/>
    <w:rsid w:val="00655603"/>
    <w:rsid w:val="00656536"/>
    <w:rsid w:val="006566DC"/>
    <w:rsid w:val="00656E84"/>
    <w:rsid w:val="00657338"/>
    <w:rsid w:val="006576C3"/>
    <w:rsid w:val="00657732"/>
    <w:rsid w:val="006577B5"/>
    <w:rsid w:val="006605F5"/>
    <w:rsid w:val="006613D4"/>
    <w:rsid w:val="00662575"/>
    <w:rsid w:val="00662AAE"/>
    <w:rsid w:val="00663842"/>
    <w:rsid w:val="0066391E"/>
    <w:rsid w:val="00663AF4"/>
    <w:rsid w:val="00663C8A"/>
    <w:rsid w:val="006663DB"/>
    <w:rsid w:val="00666CC4"/>
    <w:rsid w:val="00667065"/>
    <w:rsid w:val="0066755E"/>
    <w:rsid w:val="00667ED5"/>
    <w:rsid w:val="00667F8D"/>
    <w:rsid w:val="0067136F"/>
    <w:rsid w:val="00671668"/>
    <w:rsid w:val="00672785"/>
    <w:rsid w:val="0067296B"/>
    <w:rsid w:val="00672CE2"/>
    <w:rsid w:val="00672DF2"/>
    <w:rsid w:val="00673EDC"/>
    <w:rsid w:val="00674052"/>
    <w:rsid w:val="00675397"/>
    <w:rsid w:val="006756BD"/>
    <w:rsid w:val="00675E53"/>
    <w:rsid w:val="00676100"/>
    <w:rsid w:val="00676906"/>
    <w:rsid w:val="00676BD6"/>
    <w:rsid w:val="00676C00"/>
    <w:rsid w:val="006770E6"/>
    <w:rsid w:val="00682F6F"/>
    <w:rsid w:val="00683E59"/>
    <w:rsid w:val="00683EE0"/>
    <w:rsid w:val="00684047"/>
    <w:rsid w:val="006842DB"/>
    <w:rsid w:val="00685E95"/>
    <w:rsid w:val="00686A29"/>
    <w:rsid w:val="00687E5A"/>
    <w:rsid w:val="00690428"/>
    <w:rsid w:val="00690555"/>
    <w:rsid w:val="00690621"/>
    <w:rsid w:val="00690DD6"/>
    <w:rsid w:val="0069198A"/>
    <w:rsid w:val="0069226A"/>
    <w:rsid w:val="00692B5C"/>
    <w:rsid w:val="00693023"/>
    <w:rsid w:val="006933B8"/>
    <w:rsid w:val="006934F8"/>
    <w:rsid w:val="006944F4"/>
    <w:rsid w:val="00694BC0"/>
    <w:rsid w:val="00694E1A"/>
    <w:rsid w:val="00695FA2"/>
    <w:rsid w:val="0069686A"/>
    <w:rsid w:val="00696A3D"/>
    <w:rsid w:val="006970C7"/>
    <w:rsid w:val="0069714C"/>
    <w:rsid w:val="006973A6"/>
    <w:rsid w:val="00697898"/>
    <w:rsid w:val="006A072D"/>
    <w:rsid w:val="006A14CC"/>
    <w:rsid w:val="006A14CF"/>
    <w:rsid w:val="006A170C"/>
    <w:rsid w:val="006A22E1"/>
    <w:rsid w:val="006A23DB"/>
    <w:rsid w:val="006A299A"/>
    <w:rsid w:val="006A356C"/>
    <w:rsid w:val="006A4A33"/>
    <w:rsid w:val="006A519E"/>
    <w:rsid w:val="006A5790"/>
    <w:rsid w:val="006A790F"/>
    <w:rsid w:val="006B0658"/>
    <w:rsid w:val="006B19FD"/>
    <w:rsid w:val="006B2678"/>
    <w:rsid w:val="006B2B31"/>
    <w:rsid w:val="006B3647"/>
    <w:rsid w:val="006B38D4"/>
    <w:rsid w:val="006B397A"/>
    <w:rsid w:val="006B3F25"/>
    <w:rsid w:val="006B5D95"/>
    <w:rsid w:val="006B6903"/>
    <w:rsid w:val="006B6EC0"/>
    <w:rsid w:val="006B7109"/>
    <w:rsid w:val="006C001C"/>
    <w:rsid w:val="006C03FB"/>
    <w:rsid w:val="006C09BE"/>
    <w:rsid w:val="006C1816"/>
    <w:rsid w:val="006C1A19"/>
    <w:rsid w:val="006C2291"/>
    <w:rsid w:val="006C407C"/>
    <w:rsid w:val="006C5DBC"/>
    <w:rsid w:val="006C762B"/>
    <w:rsid w:val="006C78FE"/>
    <w:rsid w:val="006C7DF3"/>
    <w:rsid w:val="006D07E5"/>
    <w:rsid w:val="006D1424"/>
    <w:rsid w:val="006D157A"/>
    <w:rsid w:val="006D2C05"/>
    <w:rsid w:val="006D2DC8"/>
    <w:rsid w:val="006D354B"/>
    <w:rsid w:val="006D3646"/>
    <w:rsid w:val="006D3695"/>
    <w:rsid w:val="006D5EC9"/>
    <w:rsid w:val="006D60E3"/>
    <w:rsid w:val="006D6472"/>
    <w:rsid w:val="006D64C9"/>
    <w:rsid w:val="006D7A2D"/>
    <w:rsid w:val="006E006E"/>
    <w:rsid w:val="006E1212"/>
    <w:rsid w:val="006E1C90"/>
    <w:rsid w:val="006E26FF"/>
    <w:rsid w:val="006E3184"/>
    <w:rsid w:val="006E31E6"/>
    <w:rsid w:val="006E4B61"/>
    <w:rsid w:val="006E6C91"/>
    <w:rsid w:val="006F0EE3"/>
    <w:rsid w:val="006F1953"/>
    <w:rsid w:val="006F204E"/>
    <w:rsid w:val="006F240E"/>
    <w:rsid w:val="006F3F21"/>
    <w:rsid w:val="006F3F86"/>
    <w:rsid w:val="006F4049"/>
    <w:rsid w:val="006F46B2"/>
    <w:rsid w:val="006F47B1"/>
    <w:rsid w:val="006F4C05"/>
    <w:rsid w:val="006F5148"/>
    <w:rsid w:val="006F5273"/>
    <w:rsid w:val="006F552D"/>
    <w:rsid w:val="006F56F0"/>
    <w:rsid w:val="006F65D8"/>
    <w:rsid w:val="006F675F"/>
    <w:rsid w:val="006F769C"/>
    <w:rsid w:val="00700F6F"/>
    <w:rsid w:val="007015FC"/>
    <w:rsid w:val="007015FD"/>
    <w:rsid w:val="00702BE7"/>
    <w:rsid w:val="00702EF2"/>
    <w:rsid w:val="00703349"/>
    <w:rsid w:val="00703D8A"/>
    <w:rsid w:val="007052DF"/>
    <w:rsid w:val="007053F1"/>
    <w:rsid w:val="007058EC"/>
    <w:rsid w:val="00705C6A"/>
    <w:rsid w:val="0070659D"/>
    <w:rsid w:val="007069DD"/>
    <w:rsid w:val="00707E04"/>
    <w:rsid w:val="0071085A"/>
    <w:rsid w:val="0071159D"/>
    <w:rsid w:val="007123CC"/>
    <w:rsid w:val="00712959"/>
    <w:rsid w:val="007131F4"/>
    <w:rsid w:val="00713768"/>
    <w:rsid w:val="00714075"/>
    <w:rsid w:val="0071422C"/>
    <w:rsid w:val="00714449"/>
    <w:rsid w:val="00714B5D"/>
    <w:rsid w:val="00714E4F"/>
    <w:rsid w:val="0071550D"/>
    <w:rsid w:val="00715894"/>
    <w:rsid w:val="00716C67"/>
    <w:rsid w:val="007170D4"/>
    <w:rsid w:val="00720885"/>
    <w:rsid w:val="00720A15"/>
    <w:rsid w:val="00720A1D"/>
    <w:rsid w:val="007215F9"/>
    <w:rsid w:val="00721AFE"/>
    <w:rsid w:val="00721E1B"/>
    <w:rsid w:val="0072216A"/>
    <w:rsid w:val="007227C8"/>
    <w:rsid w:val="007236CF"/>
    <w:rsid w:val="0072462A"/>
    <w:rsid w:val="00725D08"/>
    <w:rsid w:val="00726800"/>
    <w:rsid w:val="00726993"/>
    <w:rsid w:val="0072725A"/>
    <w:rsid w:val="0072771A"/>
    <w:rsid w:val="00727D7C"/>
    <w:rsid w:val="00730CDD"/>
    <w:rsid w:val="0073176E"/>
    <w:rsid w:val="00732C94"/>
    <w:rsid w:val="00732E1B"/>
    <w:rsid w:val="00733B4A"/>
    <w:rsid w:val="007356BC"/>
    <w:rsid w:val="00735D15"/>
    <w:rsid w:val="00735ED9"/>
    <w:rsid w:val="007377C4"/>
    <w:rsid w:val="00740174"/>
    <w:rsid w:val="007408D5"/>
    <w:rsid w:val="00740F89"/>
    <w:rsid w:val="00740FE0"/>
    <w:rsid w:val="0074164B"/>
    <w:rsid w:val="0074183A"/>
    <w:rsid w:val="00741896"/>
    <w:rsid w:val="00742099"/>
    <w:rsid w:val="00742DAB"/>
    <w:rsid w:val="00742EE6"/>
    <w:rsid w:val="007431D7"/>
    <w:rsid w:val="007439AF"/>
    <w:rsid w:val="007442E8"/>
    <w:rsid w:val="007444DC"/>
    <w:rsid w:val="007470FE"/>
    <w:rsid w:val="00747C12"/>
    <w:rsid w:val="00747F93"/>
    <w:rsid w:val="00751881"/>
    <w:rsid w:val="00751DCF"/>
    <w:rsid w:val="00751DD1"/>
    <w:rsid w:val="007527F4"/>
    <w:rsid w:val="007536F6"/>
    <w:rsid w:val="00753BC0"/>
    <w:rsid w:val="007550C4"/>
    <w:rsid w:val="007554A8"/>
    <w:rsid w:val="00755B45"/>
    <w:rsid w:val="00756740"/>
    <w:rsid w:val="00756871"/>
    <w:rsid w:val="0075708F"/>
    <w:rsid w:val="007571F4"/>
    <w:rsid w:val="007575EB"/>
    <w:rsid w:val="00757668"/>
    <w:rsid w:val="007578FC"/>
    <w:rsid w:val="00757F4E"/>
    <w:rsid w:val="00760370"/>
    <w:rsid w:val="00760B3B"/>
    <w:rsid w:val="00760DAC"/>
    <w:rsid w:val="007611C0"/>
    <w:rsid w:val="00761B3B"/>
    <w:rsid w:val="00762FA7"/>
    <w:rsid w:val="007630D7"/>
    <w:rsid w:val="007632DA"/>
    <w:rsid w:val="0076705B"/>
    <w:rsid w:val="00767270"/>
    <w:rsid w:val="00770BA2"/>
    <w:rsid w:val="00771BFB"/>
    <w:rsid w:val="00771D47"/>
    <w:rsid w:val="00772618"/>
    <w:rsid w:val="007727C5"/>
    <w:rsid w:val="007739CC"/>
    <w:rsid w:val="00775685"/>
    <w:rsid w:val="00776B04"/>
    <w:rsid w:val="007827E0"/>
    <w:rsid w:val="007833D9"/>
    <w:rsid w:val="00783427"/>
    <w:rsid w:val="007853C7"/>
    <w:rsid w:val="00785426"/>
    <w:rsid w:val="00785872"/>
    <w:rsid w:val="0079006B"/>
    <w:rsid w:val="00790447"/>
    <w:rsid w:val="007906F0"/>
    <w:rsid w:val="00790BED"/>
    <w:rsid w:val="007914AA"/>
    <w:rsid w:val="0079184B"/>
    <w:rsid w:val="007925ED"/>
    <w:rsid w:val="00793222"/>
    <w:rsid w:val="00794B0B"/>
    <w:rsid w:val="00794D94"/>
    <w:rsid w:val="0079533F"/>
    <w:rsid w:val="00795E26"/>
    <w:rsid w:val="007961F5"/>
    <w:rsid w:val="0079648B"/>
    <w:rsid w:val="00796887"/>
    <w:rsid w:val="0079738F"/>
    <w:rsid w:val="00797C62"/>
    <w:rsid w:val="00797E6C"/>
    <w:rsid w:val="007A06DD"/>
    <w:rsid w:val="007A1C47"/>
    <w:rsid w:val="007A1F06"/>
    <w:rsid w:val="007A3846"/>
    <w:rsid w:val="007A3DE0"/>
    <w:rsid w:val="007A5F4E"/>
    <w:rsid w:val="007A60DA"/>
    <w:rsid w:val="007A70E4"/>
    <w:rsid w:val="007A7370"/>
    <w:rsid w:val="007A7CEC"/>
    <w:rsid w:val="007A7EF6"/>
    <w:rsid w:val="007B00AE"/>
    <w:rsid w:val="007B09A1"/>
    <w:rsid w:val="007B0E4C"/>
    <w:rsid w:val="007B10D8"/>
    <w:rsid w:val="007B22FA"/>
    <w:rsid w:val="007B2426"/>
    <w:rsid w:val="007B2569"/>
    <w:rsid w:val="007B4C3C"/>
    <w:rsid w:val="007B4FBA"/>
    <w:rsid w:val="007B54A6"/>
    <w:rsid w:val="007B5F15"/>
    <w:rsid w:val="007B69DE"/>
    <w:rsid w:val="007B6C28"/>
    <w:rsid w:val="007B6FFC"/>
    <w:rsid w:val="007B7362"/>
    <w:rsid w:val="007B7B1F"/>
    <w:rsid w:val="007B7E99"/>
    <w:rsid w:val="007B7F68"/>
    <w:rsid w:val="007B7FA8"/>
    <w:rsid w:val="007C0149"/>
    <w:rsid w:val="007C0E59"/>
    <w:rsid w:val="007C1ED0"/>
    <w:rsid w:val="007C2932"/>
    <w:rsid w:val="007C2A1E"/>
    <w:rsid w:val="007C5D1B"/>
    <w:rsid w:val="007C6368"/>
    <w:rsid w:val="007C6FE5"/>
    <w:rsid w:val="007C7797"/>
    <w:rsid w:val="007C7FF6"/>
    <w:rsid w:val="007D049E"/>
    <w:rsid w:val="007D1113"/>
    <w:rsid w:val="007D152B"/>
    <w:rsid w:val="007D268A"/>
    <w:rsid w:val="007D29B7"/>
    <w:rsid w:val="007D2F61"/>
    <w:rsid w:val="007D2FB6"/>
    <w:rsid w:val="007D3666"/>
    <w:rsid w:val="007D3F94"/>
    <w:rsid w:val="007D450B"/>
    <w:rsid w:val="007D5104"/>
    <w:rsid w:val="007D5FE2"/>
    <w:rsid w:val="007D6E4C"/>
    <w:rsid w:val="007E06B4"/>
    <w:rsid w:val="007E0DA0"/>
    <w:rsid w:val="007E123E"/>
    <w:rsid w:val="007E2AE7"/>
    <w:rsid w:val="007E2EE7"/>
    <w:rsid w:val="007E3712"/>
    <w:rsid w:val="007E3EA6"/>
    <w:rsid w:val="007E4124"/>
    <w:rsid w:val="007E4B0D"/>
    <w:rsid w:val="007E4B4B"/>
    <w:rsid w:val="007E4D2E"/>
    <w:rsid w:val="007E4EC7"/>
    <w:rsid w:val="007E5D41"/>
    <w:rsid w:val="007E722B"/>
    <w:rsid w:val="007E7370"/>
    <w:rsid w:val="007E7BA3"/>
    <w:rsid w:val="007E7D08"/>
    <w:rsid w:val="007F03A4"/>
    <w:rsid w:val="007F2750"/>
    <w:rsid w:val="007F28D6"/>
    <w:rsid w:val="007F2E0D"/>
    <w:rsid w:val="007F3526"/>
    <w:rsid w:val="007F3C42"/>
    <w:rsid w:val="007F401C"/>
    <w:rsid w:val="007F5425"/>
    <w:rsid w:val="007F6AF2"/>
    <w:rsid w:val="007F6C17"/>
    <w:rsid w:val="007F6FFE"/>
    <w:rsid w:val="00800947"/>
    <w:rsid w:val="0080109A"/>
    <w:rsid w:val="0080170D"/>
    <w:rsid w:val="00801AB5"/>
    <w:rsid w:val="00802104"/>
    <w:rsid w:val="00802974"/>
    <w:rsid w:val="0080415D"/>
    <w:rsid w:val="0080417F"/>
    <w:rsid w:val="008041BD"/>
    <w:rsid w:val="00804EB0"/>
    <w:rsid w:val="008067E3"/>
    <w:rsid w:val="008108D1"/>
    <w:rsid w:val="008113E9"/>
    <w:rsid w:val="008122A3"/>
    <w:rsid w:val="00812797"/>
    <w:rsid w:val="00812F0C"/>
    <w:rsid w:val="00812FCB"/>
    <w:rsid w:val="00813438"/>
    <w:rsid w:val="008135BB"/>
    <w:rsid w:val="00813B9D"/>
    <w:rsid w:val="008145EC"/>
    <w:rsid w:val="00814BC4"/>
    <w:rsid w:val="00816E44"/>
    <w:rsid w:val="00817255"/>
    <w:rsid w:val="00817834"/>
    <w:rsid w:val="008208C0"/>
    <w:rsid w:val="0082186A"/>
    <w:rsid w:val="00822267"/>
    <w:rsid w:val="00823024"/>
    <w:rsid w:val="0082328C"/>
    <w:rsid w:val="00823F6A"/>
    <w:rsid w:val="008240FE"/>
    <w:rsid w:val="008246DD"/>
    <w:rsid w:val="008247B5"/>
    <w:rsid w:val="00825F40"/>
    <w:rsid w:val="00825FF0"/>
    <w:rsid w:val="008261BA"/>
    <w:rsid w:val="00826530"/>
    <w:rsid w:val="00826D48"/>
    <w:rsid w:val="00826F0F"/>
    <w:rsid w:val="00830918"/>
    <w:rsid w:val="00830B95"/>
    <w:rsid w:val="00830DD4"/>
    <w:rsid w:val="00832193"/>
    <w:rsid w:val="00832866"/>
    <w:rsid w:val="00832A80"/>
    <w:rsid w:val="00833759"/>
    <w:rsid w:val="008337A0"/>
    <w:rsid w:val="00833B6B"/>
    <w:rsid w:val="00833BC4"/>
    <w:rsid w:val="00834412"/>
    <w:rsid w:val="00834DFC"/>
    <w:rsid w:val="008351C9"/>
    <w:rsid w:val="00835D1A"/>
    <w:rsid w:val="00835F23"/>
    <w:rsid w:val="00836222"/>
    <w:rsid w:val="00836787"/>
    <w:rsid w:val="00836C66"/>
    <w:rsid w:val="0083737C"/>
    <w:rsid w:val="00837EA0"/>
    <w:rsid w:val="00841031"/>
    <w:rsid w:val="008414EC"/>
    <w:rsid w:val="0084197A"/>
    <w:rsid w:val="00843B09"/>
    <w:rsid w:val="0084408B"/>
    <w:rsid w:val="00845A9D"/>
    <w:rsid w:val="00846933"/>
    <w:rsid w:val="00852419"/>
    <w:rsid w:val="00852891"/>
    <w:rsid w:val="00853B94"/>
    <w:rsid w:val="00854756"/>
    <w:rsid w:val="00854FE4"/>
    <w:rsid w:val="00856406"/>
    <w:rsid w:val="00857E03"/>
    <w:rsid w:val="00860114"/>
    <w:rsid w:val="0086074E"/>
    <w:rsid w:val="00861F79"/>
    <w:rsid w:val="00862D36"/>
    <w:rsid w:val="00862F71"/>
    <w:rsid w:val="00863CF5"/>
    <w:rsid w:val="008641AF"/>
    <w:rsid w:val="008644D5"/>
    <w:rsid w:val="00864D7B"/>
    <w:rsid w:val="008654A8"/>
    <w:rsid w:val="0086574E"/>
    <w:rsid w:val="00867782"/>
    <w:rsid w:val="00867E22"/>
    <w:rsid w:val="00870C57"/>
    <w:rsid w:val="00870CB9"/>
    <w:rsid w:val="0087196A"/>
    <w:rsid w:val="00871D85"/>
    <w:rsid w:val="00872A9A"/>
    <w:rsid w:val="008734B1"/>
    <w:rsid w:val="00873E86"/>
    <w:rsid w:val="00873F98"/>
    <w:rsid w:val="00873FBF"/>
    <w:rsid w:val="008751F7"/>
    <w:rsid w:val="00875ADA"/>
    <w:rsid w:val="00876B6D"/>
    <w:rsid w:val="00877515"/>
    <w:rsid w:val="008779DB"/>
    <w:rsid w:val="0088038A"/>
    <w:rsid w:val="0088040D"/>
    <w:rsid w:val="00881864"/>
    <w:rsid w:val="0088226F"/>
    <w:rsid w:val="0088248D"/>
    <w:rsid w:val="00883ACE"/>
    <w:rsid w:val="0088463C"/>
    <w:rsid w:val="00885142"/>
    <w:rsid w:val="00885250"/>
    <w:rsid w:val="00885721"/>
    <w:rsid w:val="00885729"/>
    <w:rsid w:val="008902A4"/>
    <w:rsid w:val="00890EF0"/>
    <w:rsid w:val="00891B46"/>
    <w:rsid w:val="008922DC"/>
    <w:rsid w:val="008926F9"/>
    <w:rsid w:val="00892C78"/>
    <w:rsid w:val="00893F02"/>
    <w:rsid w:val="008947D0"/>
    <w:rsid w:val="00894A65"/>
    <w:rsid w:val="00894CD8"/>
    <w:rsid w:val="00895B9E"/>
    <w:rsid w:val="00895F43"/>
    <w:rsid w:val="00896431"/>
    <w:rsid w:val="00896454"/>
    <w:rsid w:val="008A0348"/>
    <w:rsid w:val="008A0937"/>
    <w:rsid w:val="008A0A7F"/>
    <w:rsid w:val="008A0C41"/>
    <w:rsid w:val="008A232E"/>
    <w:rsid w:val="008A32EF"/>
    <w:rsid w:val="008A3459"/>
    <w:rsid w:val="008A360C"/>
    <w:rsid w:val="008A4297"/>
    <w:rsid w:val="008A4465"/>
    <w:rsid w:val="008A4F93"/>
    <w:rsid w:val="008A530F"/>
    <w:rsid w:val="008A620F"/>
    <w:rsid w:val="008A6BD5"/>
    <w:rsid w:val="008A6CAA"/>
    <w:rsid w:val="008A6E02"/>
    <w:rsid w:val="008B0B27"/>
    <w:rsid w:val="008B0BAD"/>
    <w:rsid w:val="008B1772"/>
    <w:rsid w:val="008B380A"/>
    <w:rsid w:val="008B39C3"/>
    <w:rsid w:val="008B3D29"/>
    <w:rsid w:val="008B4059"/>
    <w:rsid w:val="008B5828"/>
    <w:rsid w:val="008B58BE"/>
    <w:rsid w:val="008B6B97"/>
    <w:rsid w:val="008B774F"/>
    <w:rsid w:val="008C0830"/>
    <w:rsid w:val="008C0B41"/>
    <w:rsid w:val="008C1098"/>
    <w:rsid w:val="008C3D7F"/>
    <w:rsid w:val="008C3FF1"/>
    <w:rsid w:val="008C40D8"/>
    <w:rsid w:val="008C4448"/>
    <w:rsid w:val="008C55B5"/>
    <w:rsid w:val="008C62AD"/>
    <w:rsid w:val="008C64E2"/>
    <w:rsid w:val="008C7865"/>
    <w:rsid w:val="008D0CDF"/>
    <w:rsid w:val="008D0FDF"/>
    <w:rsid w:val="008D10E3"/>
    <w:rsid w:val="008D173C"/>
    <w:rsid w:val="008D1EF7"/>
    <w:rsid w:val="008D2401"/>
    <w:rsid w:val="008D262F"/>
    <w:rsid w:val="008D3134"/>
    <w:rsid w:val="008D37F9"/>
    <w:rsid w:val="008D4D98"/>
    <w:rsid w:val="008D4F87"/>
    <w:rsid w:val="008D53AE"/>
    <w:rsid w:val="008D5723"/>
    <w:rsid w:val="008D5E92"/>
    <w:rsid w:val="008D5F04"/>
    <w:rsid w:val="008D5F1A"/>
    <w:rsid w:val="008D6720"/>
    <w:rsid w:val="008D6752"/>
    <w:rsid w:val="008D6A09"/>
    <w:rsid w:val="008D6A72"/>
    <w:rsid w:val="008D7382"/>
    <w:rsid w:val="008E04FD"/>
    <w:rsid w:val="008E054F"/>
    <w:rsid w:val="008E1005"/>
    <w:rsid w:val="008E12BB"/>
    <w:rsid w:val="008E1F7F"/>
    <w:rsid w:val="008E2A6C"/>
    <w:rsid w:val="008E2E2D"/>
    <w:rsid w:val="008E50BC"/>
    <w:rsid w:val="008E5C68"/>
    <w:rsid w:val="008E74EE"/>
    <w:rsid w:val="008F0992"/>
    <w:rsid w:val="008F0BEA"/>
    <w:rsid w:val="008F27F4"/>
    <w:rsid w:val="008F3259"/>
    <w:rsid w:val="008F34E2"/>
    <w:rsid w:val="008F4186"/>
    <w:rsid w:val="008F4828"/>
    <w:rsid w:val="008F4A0A"/>
    <w:rsid w:val="008F4FE3"/>
    <w:rsid w:val="008F63DE"/>
    <w:rsid w:val="008F6934"/>
    <w:rsid w:val="008F70DE"/>
    <w:rsid w:val="009016F9"/>
    <w:rsid w:val="0090172C"/>
    <w:rsid w:val="00901A11"/>
    <w:rsid w:val="0090241F"/>
    <w:rsid w:val="009024EA"/>
    <w:rsid w:val="00904506"/>
    <w:rsid w:val="00904D7C"/>
    <w:rsid w:val="00904F23"/>
    <w:rsid w:val="00905AAF"/>
    <w:rsid w:val="00905B39"/>
    <w:rsid w:val="00906E4D"/>
    <w:rsid w:val="009070C8"/>
    <w:rsid w:val="00907F29"/>
    <w:rsid w:val="0091023D"/>
    <w:rsid w:val="009105AD"/>
    <w:rsid w:val="00910AA7"/>
    <w:rsid w:val="00910D3B"/>
    <w:rsid w:val="00911B03"/>
    <w:rsid w:val="00912515"/>
    <w:rsid w:val="009130BC"/>
    <w:rsid w:val="009148FB"/>
    <w:rsid w:val="00915467"/>
    <w:rsid w:val="00915CB8"/>
    <w:rsid w:val="00916A23"/>
    <w:rsid w:val="00916C76"/>
    <w:rsid w:val="009171CC"/>
    <w:rsid w:val="00917D36"/>
    <w:rsid w:val="009204BE"/>
    <w:rsid w:val="00920604"/>
    <w:rsid w:val="00920CD9"/>
    <w:rsid w:val="00920CDA"/>
    <w:rsid w:val="00920D05"/>
    <w:rsid w:val="009211CC"/>
    <w:rsid w:val="009213DB"/>
    <w:rsid w:val="00921A5A"/>
    <w:rsid w:val="00922A95"/>
    <w:rsid w:val="00923A7D"/>
    <w:rsid w:val="00923D42"/>
    <w:rsid w:val="0092464E"/>
    <w:rsid w:val="00924EFD"/>
    <w:rsid w:val="009250FC"/>
    <w:rsid w:val="0092765C"/>
    <w:rsid w:val="00927980"/>
    <w:rsid w:val="00927A98"/>
    <w:rsid w:val="00930242"/>
    <w:rsid w:val="0093070A"/>
    <w:rsid w:val="009310C9"/>
    <w:rsid w:val="00931F2D"/>
    <w:rsid w:val="00932342"/>
    <w:rsid w:val="009345D5"/>
    <w:rsid w:val="009348F1"/>
    <w:rsid w:val="00934FE2"/>
    <w:rsid w:val="0093511E"/>
    <w:rsid w:val="009352FA"/>
    <w:rsid w:val="00935732"/>
    <w:rsid w:val="0094087F"/>
    <w:rsid w:val="009418D0"/>
    <w:rsid w:val="00942539"/>
    <w:rsid w:val="00942856"/>
    <w:rsid w:val="0094293A"/>
    <w:rsid w:val="00942AAE"/>
    <w:rsid w:val="009430B4"/>
    <w:rsid w:val="009430C3"/>
    <w:rsid w:val="0094386F"/>
    <w:rsid w:val="009438C4"/>
    <w:rsid w:val="00943E54"/>
    <w:rsid w:val="009449B5"/>
    <w:rsid w:val="009453C7"/>
    <w:rsid w:val="009455FC"/>
    <w:rsid w:val="00945E74"/>
    <w:rsid w:val="0094636D"/>
    <w:rsid w:val="009465AB"/>
    <w:rsid w:val="00946EE4"/>
    <w:rsid w:val="00947370"/>
    <w:rsid w:val="00947A6F"/>
    <w:rsid w:val="00950F62"/>
    <w:rsid w:val="0095188E"/>
    <w:rsid w:val="0095211E"/>
    <w:rsid w:val="0095233A"/>
    <w:rsid w:val="00952EB9"/>
    <w:rsid w:val="00953F13"/>
    <w:rsid w:val="00954387"/>
    <w:rsid w:val="0095450C"/>
    <w:rsid w:val="00954847"/>
    <w:rsid w:val="00954D64"/>
    <w:rsid w:val="009556DF"/>
    <w:rsid w:val="00956F57"/>
    <w:rsid w:val="00957043"/>
    <w:rsid w:val="00957830"/>
    <w:rsid w:val="00960482"/>
    <w:rsid w:val="0096068E"/>
    <w:rsid w:val="0096199B"/>
    <w:rsid w:val="00961EAE"/>
    <w:rsid w:val="0096234E"/>
    <w:rsid w:val="009624F2"/>
    <w:rsid w:val="0096291C"/>
    <w:rsid w:val="00962937"/>
    <w:rsid w:val="00963358"/>
    <w:rsid w:val="00963725"/>
    <w:rsid w:val="0096489C"/>
    <w:rsid w:val="009650E6"/>
    <w:rsid w:val="00965FB0"/>
    <w:rsid w:val="00966298"/>
    <w:rsid w:val="00966A30"/>
    <w:rsid w:val="00967EB3"/>
    <w:rsid w:val="0097018F"/>
    <w:rsid w:val="00970367"/>
    <w:rsid w:val="00971573"/>
    <w:rsid w:val="00971E9C"/>
    <w:rsid w:val="009723B0"/>
    <w:rsid w:val="009743C1"/>
    <w:rsid w:val="00974994"/>
    <w:rsid w:val="00975714"/>
    <w:rsid w:val="00975A4C"/>
    <w:rsid w:val="00975C82"/>
    <w:rsid w:val="00976FA6"/>
    <w:rsid w:val="009822BE"/>
    <w:rsid w:val="009826E4"/>
    <w:rsid w:val="00982706"/>
    <w:rsid w:val="0098302D"/>
    <w:rsid w:val="009837FE"/>
    <w:rsid w:val="00983B5D"/>
    <w:rsid w:val="009849B9"/>
    <w:rsid w:val="00986608"/>
    <w:rsid w:val="00986F7B"/>
    <w:rsid w:val="009870E3"/>
    <w:rsid w:val="00987884"/>
    <w:rsid w:val="00990E28"/>
    <w:rsid w:val="00992173"/>
    <w:rsid w:val="00992462"/>
    <w:rsid w:val="009927BA"/>
    <w:rsid w:val="009929AC"/>
    <w:rsid w:val="009932D1"/>
    <w:rsid w:val="00993866"/>
    <w:rsid w:val="00994611"/>
    <w:rsid w:val="0099463C"/>
    <w:rsid w:val="0099522B"/>
    <w:rsid w:val="00996035"/>
    <w:rsid w:val="00996B5E"/>
    <w:rsid w:val="00997CDB"/>
    <w:rsid w:val="009A11C5"/>
    <w:rsid w:val="009A4506"/>
    <w:rsid w:val="009A490B"/>
    <w:rsid w:val="009A4AE2"/>
    <w:rsid w:val="009A4EF0"/>
    <w:rsid w:val="009A541E"/>
    <w:rsid w:val="009A744B"/>
    <w:rsid w:val="009B04E5"/>
    <w:rsid w:val="009B0DB8"/>
    <w:rsid w:val="009B1238"/>
    <w:rsid w:val="009B13A1"/>
    <w:rsid w:val="009B1753"/>
    <w:rsid w:val="009B2D5F"/>
    <w:rsid w:val="009B3F61"/>
    <w:rsid w:val="009B400E"/>
    <w:rsid w:val="009B478E"/>
    <w:rsid w:val="009B4B70"/>
    <w:rsid w:val="009B4F88"/>
    <w:rsid w:val="009B50DE"/>
    <w:rsid w:val="009B51C5"/>
    <w:rsid w:val="009B5A06"/>
    <w:rsid w:val="009B5B92"/>
    <w:rsid w:val="009B63B9"/>
    <w:rsid w:val="009B63E0"/>
    <w:rsid w:val="009B6730"/>
    <w:rsid w:val="009B71E2"/>
    <w:rsid w:val="009C00BF"/>
    <w:rsid w:val="009C0597"/>
    <w:rsid w:val="009C12C4"/>
    <w:rsid w:val="009C1E2C"/>
    <w:rsid w:val="009C205D"/>
    <w:rsid w:val="009C2578"/>
    <w:rsid w:val="009C2657"/>
    <w:rsid w:val="009C2BC9"/>
    <w:rsid w:val="009C2DCF"/>
    <w:rsid w:val="009C37CC"/>
    <w:rsid w:val="009C397D"/>
    <w:rsid w:val="009C3998"/>
    <w:rsid w:val="009C4419"/>
    <w:rsid w:val="009C53D6"/>
    <w:rsid w:val="009C5538"/>
    <w:rsid w:val="009C5674"/>
    <w:rsid w:val="009C6B3B"/>
    <w:rsid w:val="009C6CC7"/>
    <w:rsid w:val="009C6DE4"/>
    <w:rsid w:val="009C7A30"/>
    <w:rsid w:val="009C7D7B"/>
    <w:rsid w:val="009D28CD"/>
    <w:rsid w:val="009D2CF5"/>
    <w:rsid w:val="009D31B6"/>
    <w:rsid w:val="009D3623"/>
    <w:rsid w:val="009D4334"/>
    <w:rsid w:val="009D6C44"/>
    <w:rsid w:val="009D7F1D"/>
    <w:rsid w:val="009E1C79"/>
    <w:rsid w:val="009E202A"/>
    <w:rsid w:val="009E23D5"/>
    <w:rsid w:val="009E31C1"/>
    <w:rsid w:val="009E4E6F"/>
    <w:rsid w:val="009E65CF"/>
    <w:rsid w:val="009E6812"/>
    <w:rsid w:val="009E6B20"/>
    <w:rsid w:val="009F0BFF"/>
    <w:rsid w:val="009F1606"/>
    <w:rsid w:val="009F1979"/>
    <w:rsid w:val="009F1F94"/>
    <w:rsid w:val="009F30CF"/>
    <w:rsid w:val="009F3D06"/>
    <w:rsid w:val="009F71AB"/>
    <w:rsid w:val="009F743F"/>
    <w:rsid w:val="009F79C0"/>
    <w:rsid w:val="00A003EE"/>
    <w:rsid w:val="00A00AAE"/>
    <w:rsid w:val="00A01796"/>
    <w:rsid w:val="00A018CC"/>
    <w:rsid w:val="00A0208E"/>
    <w:rsid w:val="00A020B3"/>
    <w:rsid w:val="00A026E8"/>
    <w:rsid w:val="00A0297E"/>
    <w:rsid w:val="00A03EAC"/>
    <w:rsid w:val="00A041E2"/>
    <w:rsid w:val="00A0526D"/>
    <w:rsid w:val="00A053A4"/>
    <w:rsid w:val="00A067B0"/>
    <w:rsid w:val="00A06D4D"/>
    <w:rsid w:val="00A07F9E"/>
    <w:rsid w:val="00A1180B"/>
    <w:rsid w:val="00A12A7D"/>
    <w:rsid w:val="00A12CB5"/>
    <w:rsid w:val="00A134E4"/>
    <w:rsid w:val="00A13CA1"/>
    <w:rsid w:val="00A13E34"/>
    <w:rsid w:val="00A13E76"/>
    <w:rsid w:val="00A14770"/>
    <w:rsid w:val="00A14B6A"/>
    <w:rsid w:val="00A1543B"/>
    <w:rsid w:val="00A157F0"/>
    <w:rsid w:val="00A15879"/>
    <w:rsid w:val="00A15B30"/>
    <w:rsid w:val="00A15BEC"/>
    <w:rsid w:val="00A15F5F"/>
    <w:rsid w:val="00A1667C"/>
    <w:rsid w:val="00A2014B"/>
    <w:rsid w:val="00A21117"/>
    <w:rsid w:val="00A22023"/>
    <w:rsid w:val="00A220B2"/>
    <w:rsid w:val="00A2331A"/>
    <w:rsid w:val="00A2351D"/>
    <w:rsid w:val="00A2389C"/>
    <w:rsid w:val="00A25A96"/>
    <w:rsid w:val="00A25E5C"/>
    <w:rsid w:val="00A26675"/>
    <w:rsid w:val="00A2748F"/>
    <w:rsid w:val="00A3011B"/>
    <w:rsid w:val="00A303D9"/>
    <w:rsid w:val="00A31964"/>
    <w:rsid w:val="00A31B18"/>
    <w:rsid w:val="00A330F5"/>
    <w:rsid w:val="00A3347D"/>
    <w:rsid w:val="00A33C18"/>
    <w:rsid w:val="00A34CA2"/>
    <w:rsid w:val="00A3509D"/>
    <w:rsid w:val="00A35293"/>
    <w:rsid w:val="00A358C3"/>
    <w:rsid w:val="00A35C7F"/>
    <w:rsid w:val="00A35ECC"/>
    <w:rsid w:val="00A3631C"/>
    <w:rsid w:val="00A365B6"/>
    <w:rsid w:val="00A3669C"/>
    <w:rsid w:val="00A4185D"/>
    <w:rsid w:val="00A41F6D"/>
    <w:rsid w:val="00A42E09"/>
    <w:rsid w:val="00A437A0"/>
    <w:rsid w:val="00A43ADF"/>
    <w:rsid w:val="00A43BFD"/>
    <w:rsid w:val="00A43F40"/>
    <w:rsid w:val="00A44CE3"/>
    <w:rsid w:val="00A457D6"/>
    <w:rsid w:val="00A4592B"/>
    <w:rsid w:val="00A46087"/>
    <w:rsid w:val="00A4611B"/>
    <w:rsid w:val="00A46632"/>
    <w:rsid w:val="00A47A7E"/>
    <w:rsid w:val="00A47B23"/>
    <w:rsid w:val="00A4DACF"/>
    <w:rsid w:val="00A4E095"/>
    <w:rsid w:val="00A50FF3"/>
    <w:rsid w:val="00A516E3"/>
    <w:rsid w:val="00A517FE"/>
    <w:rsid w:val="00A51C39"/>
    <w:rsid w:val="00A52EF3"/>
    <w:rsid w:val="00A569AD"/>
    <w:rsid w:val="00A569BE"/>
    <w:rsid w:val="00A56FFC"/>
    <w:rsid w:val="00A60D53"/>
    <w:rsid w:val="00A61762"/>
    <w:rsid w:val="00A61F46"/>
    <w:rsid w:val="00A6256C"/>
    <w:rsid w:val="00A62E36"/>
    <w:rsid w:val="00A62F90"/>
    <w:rsid w:val="00A6313C"/>
    <w:rsid w:val="00A633E7"/>
    <w:rsid w:val="00A63656"/>
    <w:rsid w:val="00A63675"/>
    <w:rsid w:val="00A63B97"/>
    <w:rsid w:val="00A64E85"/>
    <w:rsid w:val="00A67238"/>
    <w:rsid w:val="00A67678"/>
    <w:rsid w:val="00A678F1"/>
    <w:rsid w:val="00A67A0C"/>
    <w:rsid w:val="00A67DF2"/>
    <w:rsid w:val="00A70C5E"/>
    <w:rsid w:val="00A71292"/>
    <w:rsid w:val="00A72064"/>
    <w:rsid w:val="00A72B47"/>
    <w:rsid w:val="00A7321C"/>
    <w:rsid w:val="00A73752"/>
    <w:rsid w:val="00A74720"/>
    <w:rsid w:val="00A757F3"/>
    <w:rsid w:val="00A76179"/>
    <w:rsid w:val="00A77879"/>
    <w:rsid w:val="00A77C30"/>
    <w:rsid w:val="00A80847"/>
    <w:rsid w:val="00A8251F"/>
    <w:rsid w:val="00A82702"/>
    <w:rsid w:val="00A827EF"/>
    <w:rsid w:val="00A83158"/>
    <w:rsid w:val="00A83279"/>
    <w:rsid w:val="00A8343A"/>
    <w:rsid w:val="00A842AD"/>
    <w:rsid w:val="00A8490B"/>
    <w:rsid w:val="00A84FEC"/>
    <w:rsid w:val="00A854E7"/>
    <w:rsid w:val="00A85CAF"/>
    <w:rsid w:val="00A861E1"/>
    <w:rsid w:val="00A86A41"/>
    <w:rsid w:val="00A86E9D"/>
    <w:rsid w:val="00A8748F"/>
    <w:rsid w:val="00A87990"/>
    <w:rsid w:val="00A87F5F"/>
    <w:rsid w:val="00A906F8"/>
    <w:rsid w:val="00A90A76"/>
    <w:rsid w:val="00A91A07"/>
    <w:rsid w:val="00A92843"/>
    <w:rsid w:val="00A937DF"/>
    <w:rsid w:val="00A94474"/>
    <w:rsid w:val="00A946D4"/>
    <w:rsid w:val="00A950F9"/>
    <w:rsid w:val="00A9518F"/>
    <w:rsid w:val="00A95674"/>
    <w:rsid w:val="00A956A8"/>
    <w:rsid w:val="00A95CB0"/>
    <w:rsid w:val="00A96857"/>
    <w:rsid w:val="00A97182"/>
    <w:rsid w:val="00AA0D5C"/>
    <w:rsid w:val="00AA0F8F"/>
    <w:rsid w:val="00AA100D"/>
    <w:rsid w:val="00AA2360"/>
    <w:rsid w:val="00AA23EB"/>
    <w:rsid w:val="00AA3302"/>
    <w:rsid w:val="00AA369E"/>
    <w:rsid w:val="00AA36D7"/>
    <w:rsid w:val="00AA3758"/>
    <w:rsid w:val="00AA3858"/>
    <w:rsid w:val="00AA3AD3"/>
    <w:rsid w:val="00AA4624"/>
    <w:rsid w:val="00AA4BA9"/>
    <w:rsid w:val="00AA4E4B"/>
    <w:rsid w:val="00AA6E9D"/>
    <w:rsid w:val="00AB0D24"/>
    <w:rsid w:val="00AB0F31"/>
    <w:rsid w:val="00AB2D31"/>
    <w:rsid w:val="00AB5036"/>
    <w:rsid w:val="00AB57C0"/>
    <w:rsid w:val="00AB5B9D"/>
    <w:rsid w:val="00AB72E5"/>
    <w:rsid w:val="00AB7373"/>
    <w:rsid w:val="00AB7F92"/>
    <w:rsid w:val="00AC1224"/>
    <w:rsid w:val="00AC1880"/>
    <w:rsid w:val="00AC1CB7"/>
    <w:rsid w:val="00AC1EAE"/>
    <w:rsid w:val="00AC2710"/>
    <w:rsid w:val="00AC2BAB"/>
    <w:rsid w:val="00AC2DB3"/>
    <w:rsid w:val="00AC3414"/>
    <w:rsid w:val="00AC3DA5"/>
    <w:rsid w:val="00AC45EB"/>
    <w:rsid w:val="00AC4EA3"/>
    <w:rsid w:val="00AC5DB5"/>
    <w:rsid w:val="00AC5F80"/>
    <w:rsid w:val="00AC6F01"/>
    <w:rsid w:val="00AC7894"/>
    <w:rsid w:val="00AC79FF"/>
    <w:rsid w:val="00AC7F60"/>
    <w:rsid w:val="00AD192F"/>
    <w:rsid w:val="00AD253C"/>
    <w:rsid w:val="00AD2AA0"/>
    <w:rsid w:val="00AD2B95"/>
    <w:rsid w:val="00AD3502"/>
    <w:rsid w:val="00AD63DB"/>
    <w:rsid w:val="00AD74B2"/>
    <w:rsid w:val="00AD78C2"/>
    <w:rsid w:val="00AD7BD4"/>
    <w:rsid w:val="00AE0997"/>
    <w:rsid w:val="00AE11D6"/>
    <w:rsid w:val="00AE1C8A"/>
    <w:rsid w:val="00AE2402"/>
    <w:rsid w:val="00AE2519"/>
    <w:rsid w:val="00AE2769"/>
    <w:rsid w:val="00AE324C"/>
    <w:rsid w:val="00AE38BC"/>
    <w:rsid w:val="00AE4033"/>
    <w:rsid w:val="00AE45BE"/>
    <w:rsid w:val="00AE4B3A"/>
    <w:rsid w:val="00AE4DF1"/>
    <w:rsid w:val="00AE55CC"/>
    <w:rsid w:val="00AE57C8"/>
    <w:rsid w:val="00AE590A"/>
    <w:rsid w:val="00AE5C3B"/>
    <w:rsid w:val="00AE5F42"/>
    <w:rsid w:val="00AE668C"/>
    <w:rsid w:val="00AE779C"/>
    <w:rsid w:val="00AE7837"/>
    <w:rsid w:val="00AF0562"/>
    <w:rsid w:val="00AF0D08"/>
    <w:rsid w:val="00AF10B9"/>
    <w:rsid w:val="00AF1966"/>
    <w:rsid w:val="00AF1AF9"/>
    <w:rsid w:val="00AF2E20"/>
    <w:rsid w:val="00AF366A"/>
    <w:rsid w:val="00AF3B6E"/>
    <w:rsid w:val="00AF3CB6"/>
    <w:rsid w:val="00AF4BC5"/>
    <w:rsid w:val="00AF4E84"/>
    <w:rsid w:val="00AF5A04"/>
    <w:rsid w:val="00AF65C5"/>
    <w:rsid w:val="00AF6778"/>
    <w:rsid w:val="00AF6D6F"/>
    <w:rsid w:val="00B00492"/>
    <w:rsid w:val="00B00FEC"/>
    <w:rsid w:val="00B010E4"/>
    <w:rsid w:val="00B01DB6"/>
    <w:rsid w:val="00B01FB0"/>
    <w:rsid w:val="00B025BD"/>
    <w:rsid w:val="00B0374F"/>
    <w:rsid w:val="00B03EF4"/>
    <w:rsid w:val="00B04C0E"/>
    <w:rsid w:val="00B06EB8"/>
    <w:rsid w:val="00B07565"/>
    <w:rsid w:val="00B0757E"/>
    <w:rsid w:val="00B07C59"/>
    <w:rsid w:val="00B101CF"/>
    <w:rsid w:val="00B10B5D"/>
    <w:rsid w:val="00B10DAE"/>
    <w:rsid w:val="00B11356"/>
    <w:rsid w:val="00B117FE"/>
    <w:rsid w:val="00B11B2A"/>
    <w:rsid w:val="00B11E27"/>
    <w:rsid w:val="00B14666"/>
    <w:rsid w:val="00B146F1"/>
    <w:rsid w:val="00B14D4E"/>
    <w:rsid w:val="00B17205"/>
    <w:rsid w:val="00B1734D"/>
    <w:rsid w:val="00B17415"/>
    <w:rsid w:val="00B17D83"/>
    <w:rsid w:val="00B21D2B"/>
    <w:rsid w:val="00B22100"/>
    <w:rsid w:val="00B224DA"/>
    <w:rsid w:val="00B2254B"/>
    <w:rsid w:val="00B22945"/>
    <w:rsid w:val="00B22F75"/>
    <w:rsid w:val="00B237B7"/>
    <w:rsid w:val="00B239BB"/>
    <w:rsid w:val="00B23F90"/>
    <w:rsid w:val="00B247ED"/>
    <w:rsid w:val="00B24BF4"/>
    <w:rsid w:val="00B25732"/>
    <w:rsid w:val="00B25B38"/>
    <w:rsid w:val="00B26B87"/>
    <w:rsid w:val="00B27494"/>
    <w:rsid w:val="00B2752E"/>
    <w:rsid w:val="00B27E06"/>
    <w:rsid w:val="00B27E4B"/>
    <w:rsid w:val="00B30DB4"/>
    <w:rsid w:val="00B30F94"/>
    <w:rsid w:val="00B31364"/>
    <w:rsid w:val="00B31383"/>
    <w:rsid w:val="00B31A81"/>
    <w:rsid w:val="00B32B4B"/>
    <w:rsid w:val="00B32D40"/>
    <w:rsid w:val="00B33E11"/>
    <w:rsid w:val="00B34347"/>
    <w:rsid w:val="00B34B93"/>
    <w:rsid w:val="00B3509D"/>
    <w:rsid w:val="00B35486"/>
    <w:rsid w:val="00B3599A"/>
    <w:rsid w:val="00B35B49"/>
    <w:rsid w:val="00B35FE8"/>
    <w:rsid w:val="00B3641C"/>
    <w:rsid w:val="00B36615"/>
    <w:rsid w:val="00B3667D"/>
    <w:rsid w:val="00B372B7"/>
    <w:rsid w:val="00B3740C"/>
    <w:rsid w:val="00B40512"/>
    <w:rsid w:val="00B412B8"/>
    <w:rsid w:val="00B415D1"/>
    <w:rsid w:val="00B41F46"/>
    <w:rsid w:val="00B42846"/>
    <w:rsid w:val="00B42D72"/>
    <w:rsid w:val="00B42FB4"/>
    <w:rsid w:val="00B432CE"/>
    <w:rsid w:val="00B4372F"/>
    <w:rsid w:val="00B43CA3"/>
    <w:rsid w:val="00B446E0"/>
    <w:rsid w:val="00B4502D"/>
    <w:rsid w:val="00B46372"/>
    <w:rsid w:val="00B467D0"/>
    <w:rsid w:val="00B46DB8"/>
    <w:rsid w:val="00B4760F"/>
    <w:rsid w:val="00B47941"/>
    <w:rsid w:val="00B5080B"/>
    <w:rsid w:val="00B50D9A"/>
    <w:rsid w:val="00B51080"/>
    <w:rsid w:val="00B516AC"/>
    <w:rsid w:val="00B52DA3"/>
    <w:rsid w:val="00B53E0C"/>
    <w:rsid w:val="00B53F0A"/>
    <w:rsid w:val="00B55132"/>
    <w:rsid w:val="00B5522B"/>
    <w:rsid w:val="00B55A0C"/>
    <w:rsid w:val="00B567BD"/>
    <w:rsid w:val="00B56AD3"/>
    <w:rsid w:val="00B5753E"/>
    <w:rsid w:val="00B5764E"/>
    <w:rsid w:val="00B579EE"/>
    <w:rsid w:val="00B57C01"/>
    <w:rsid w:val="00B57DD0"/>
    <w:rsid w:val="00B6032F"/>
    <w:rsid w:val="00B60AC1"/>
    <w:rsid w:val="00B60D6D"/>
    <w:rsid w:val="00B61DC9"/>
    <w:rsid w:val="00B623E7"/>
    <w:rsid w:val="00B62511"/>
    <w:rsid w:val="00B62687"/>
    <w:rsid w:val="00B62A2F"/>
    <w:rsid w:val="00B63B33"/>
    <w:rsid w:val="00B63B3F"/>
    <w:rsid w:val="00B63F57"/>
    <w:rsid w:val="00B64983"/>
    <w:rsid w:val="00B64CD3"/>
    <w:rsid w:val="00B671D5"/>
    <w:rsid w:val="00B6747E"/>
    <w:rsid w:val="00B67C02"/>
    <w:rsid w:val="00B70475"/>
    <w:rsid w:val="00B71321"/>
    <w:rsid w:val="00B727FD"/>
    <w:rsid w:val="00B734EE"/>
    <w:rsid w:val="00B738D3"/>
    <w:rsid w:val="00B751BE"/>
    <w:rsid w:val="00B766A2"/>
    <w:rsid w:val="00B77254"/>
    <w:rsid w:val="00B81B36"/>
    <w:rsid w:val="00B81F18"/>
    <w:rsid w:val="00B820B5"/>
    <w:rsid w:val="00B8221A"/>
    <w:rsid w:val="00B8241B"/>
    <w:rsid w:val="00B82A07"/>
    <w:rsid w:val="00B831FD"/>
    <w:rsid w:val="00B83683"/>
    <w:rsid w:val="00B84F72"/>
    <w:rsid w:val="00B85116"/>
    <w:rsid w:val="00B855E2"/>
    <w:rsid w:val="00B857BC"/>
    <w:rsid w:val="00B85983"/>
    <w:rsid w:val="00B85A0A"/>
    <w:rsid w:val="00B85D3C"/>
    <w:rsid w:val="00B85D85"/>
    <w:rsid w:val="00B85EC6"/>
    <w:rsid w:val="00B87931"/>
    <w:rsid w:val="00B90102"/>
    <w:rsid w:val="00B91114"/>
    <w:rsid w:val="00B922D4"/>
    <w:rsid w:val="00B925CF"/>
    <w:rsid w:val="00B93913"/>
    <w:rsid w:val="00B93B73"/>
    <w:rsid w:val="00B9444F"/>
    <w:rsid w:val="00B968EB"/>
    <w:rsid w:val="00B97D83"/>
    <w:rsid w:val="00BA02C7"/>
    <w:rsid w:val="00BA13AD"/>
    <w:rsid w:val="00BA1968"/>
    <w:rsid w:val="00BA1AE5"/>
    <w:rsid w:val="00BA285E"/>
    <w:rsid w:val="00BA2C04"/>
    <w:rsid w:val="00BA2E75"/>
    <w:rsid w:val="00BA3226"/>
    <w:rsid w:val="00BA395B"/>
    <w:rsid w:val="00BA44EB"/>
    <w:rsid w:val="00BA4745"/>
    <w:rsid w:val="00BA4D6E"/>
    <w:rsid w:val="00BA4FBF"/>
    <w:rsid w:val="00BA78A8"/>
    <w:rsid w:val="00BA7E2F"/>
    <w:rsid w:val="00BB0614"/>
    <w:rsid w:val="00BB09C6"/>
    <w:rsid w:val="00BB31EF"/>
    <w:rsid w:val="00BB39A0"/>
    <w:rsid w:val="00BB4AEE"/>
    <w:rsid w:val="00BB5039"/>
    <w:rsid w:val="00BB508E"/>
    <w:rsid w:val="00BB5BA2"/>
    <w:rsid w:val="00BB62F2"/>
    <w:rsid w:val="00BB6A7A"/>
    <w:rsid w:val="00BB789B"/>
    <w:rsid w:val="00BB7AF3"/>
    <w:rsid w:val="00BC061F"/>
    <w:rsid w:val="00BC08C1"/>
    <w:rsid w:val="00BC1374"/>
    <w:rsid w:val="00BC1D6A"/>
    <w:rsid w:val="00BC205B"/>
    <w:rsid w:val="00BC2461"/>
    <w:rsid w:val="00BC2698"/>
    <w:rsid w:val="00BC27E2"/>
    <w:rsid w:val="00BC2A80"/>
    <w:rsid w:val="00BC2AA5"/>
    <w:rsid w:val="00BC473D"/>
    <w:rsid w:val="00BC4B48"/>
    <w:rsid w:val="00BC4D9E"/>
    <w:rsid w:val="00BC50A4"/>
    <w:rsid w:val="00BC5F8F"/>
    <w:rsid w:val="00BC606E"/>
    <w:rsid w:val="00BC6243"/>
    <w:rsid w:val="00BC6294"/>
    <w:rsid w:val="00BC65EE"/>
    <w:rsid w:val="00BD0485"/>
    <w:rsid w:val="00BD16DB"/>
    <w:rsid w:val="00BD1E27"/>
    <w:rsid w:val="00BD219C"/>
    <w:rsid w:val="00BD305F"/>
    <w:rsid w:val="00BD54B3"/>
    <w:rsid w:val="00BD5EC7"/>
    <w:rsid w:val="00BD60BF"/>
    <w:rsid w:val="00BD6220"/>
    <w:rsid w:val="00BD64D7"/>
    <w:rsid w:val="00BD64E5"/>
    <w:rsid w:val="00BD6DDF"/>
    <w:rsid w:val="00BE0AB4"/>
    <w:rsid w:val="00BE0C79"/>
    <w:rsid w:val="00BE27DC"/>
    <w:rsid w:val="00BE3BCF"/>
    <w:rsid w:val="00BE3C1B"/>
    <w:rsid w:val="00BE3EF4"/>
    <w:rsid w:val="00BE4C85"/>
    <w:rsid w:val="00BE63BF"/>
    <w:rsid w:val="00BE6B68"/>
    <w:rsid w:val="00BE7158"/>
    <w:rsid w:val="00BE7170"/>
    <w:rsid w:val="00BE73F5"/>
    <w:rsid w:val="00BE7D29"/>
    <w:rsid w:val="00BF01D1"/>
    <w:rsid w:val="00BF03EA"/>
    <w:rsid w:val="00BF0972"/>
    <w:rsid w:val="00BF11EA"/>
    <w:rsid w:val="00BF1225"/>
    <w:rsid w:val="00BF1AEB"/>
    <w:rsid w:val="00BF2A85"/>
    <w:rsid w:val="00BF2DAF"/>
    <w:rsid w:val="00BF3C7B"/>
    <w:rsid w:val="00BF4A47"/>
    <w:rsid w:val="00BF4A75"/>
    <w:rsid w:val="00BF51D4"/>
    <w:rsid w:val="00BF52F1"/>
    <w:rsid w:val="00BF5615"/>
    <w:rsid w:val="00BF68F8"/>
    <w:rsid w:val="00BF6C48"/>
    <w:rsid w:val="00BF71EC"/>
    <w:rsid w:val="00BF73E6"/>
    <w:rsid w:val="00BF7468"/>
    <w:rsid w:val="00BF7B15"/>
    <w:rsid w:val="00C01673"/>
    <w:rsid w:val="00C022AB"/>
    <w:rsid w:val="00C034FD"/>
    <w:rsid w:val="00C03A9B"/>
    <w:rsid w:val="00C04333"/>
    <w:rsid w:val="00C04C25"/>
    <w:rsid w:val="00C05A8B"/>
    <w:rsid w:val="00C05E65"/>
    <w:rsid w:val="00C05F7C"/>
    <w:rsid w:val="00C076C9"/>
    <w:rsid w:val="00C104D0"/>
    <w:rsid w:val="00C13233"/>
    <w:rsid w:val="00C13378"/>
    <w:rsid w:val="00C13A1B"/>
    <w:rsid w:val="00C143F8"/>
    <w:rsid w:val="00C15A42"/>
    <w:rsid w:val="00C166D1"/>
    <w:rsid w:val="00C16CC3"/>
    <w:rsid w:val="00C16FE2"/>
    <w:rsid w:val="00C17483"/>
    <w:rsid w:val="00C17C86"/>
    <w:rsid w:val="00C20606"/>
    <w:rsid w:val="00C20C55"/>
    <w:rsid w:val="00C22372"/>
    <w:rsid w:val="00C2285A"/>
    <w:rsid w:val="00C22E29"/>
    <w:rsid w:val="00C22FE7"/>
    <w:rsid w:val="00C2535E"/>
    <w:rsid w:val="00C2555A"/>
    <w:rsid w:val="00C26812"/>
    <w:rsid w:val="00C26AE0"/>
    <w:rsid w:val="00C26F98"/>
    <w:rsid w:val="00C27797"/>
    <w:rsid w:val="00C2781B"/>
    <w:rsid w:val="00C306B0"/>
    <w:rsid w:val="00C30AE0"/>
    <w:rsid w:val="00C30B1D"/>
    <w:rsid w:val="00C30DE9"/>
    <w:rsid w:val="00C31593"/>
    <w:rsid w:val="00C318E3"/>
    <w:rsid w:val="00C31977"/>
    <w:rsid w:val="00C31EB9"/>
    <w:rsid w:val="00C32573"/>
    <w:rsid w:val="00C32C59"/>
    <w:rsid w:val="00C32CD7"/>
    <w:rsid w:val="00C352F2"/>
    <w:rsid w:val="00C3594A"/>
    <w:rsid w:val="00C35BD9"/>
    <w:rsid w:val="00C35D3F"/>
    <w:rsid w:val="00C35FFC"/>
    <w:rsid w:val="00C36246"/>
    <w:rsid w:val="00C3689A"/>
    <w:rsid w:val="00C3696C"/>
    <w:rsid w:val="00C37687"/>
    <w:rsid w:val="00C37C71"/>
    <w:rsid w:val="00C403E6"/>
    <w:rsid w:val="00C40CA3"/>
    <w:rsid w:val="00C41AD0"/>
    <w:rsid w:val="00C42211"/>
    <w:rsid w:val="00C42683"/>
    <w:rsid w:val="00C43256"/>
    <w:rsid w:val="00C444B0"/>
    <w:rsid w:val="00C445D7"/>
    <w:rsid w:val="00C44870"/>
    <w:rsid w:val="00C451B7"/>
    <w:rsid w:val="00C454E1"/>
    <w:rsid w:val="00C46999"/>
    <w:rsid w:val="00C46AA5"/>
    <w:rsid w:val="00C46B73"/>
    <w:rsid w:val="00C46D47"/>
    <w:rsid w:val="00C5093E"/>
    <w:rsid w:val="00C51925"/>
    <w:rsid w:val="00C51927"/>
    <w:rsid w:val="00C51A1E"/>
    <w:rsid w:val="00C52A9F"/>
    <w:rsid w:val="00C53236"/>
    <w:rsid w:val="00C53636"/>
    <w:rsid w:val="00C54FE7"/>
    <w:rsid w:val="00C55BD4"/>
    <w:rsid w:val="00C55DA7"/>
    <w:rsid w:val="00C57022"/>
    <w:rsid w:val="00C57750"/>
    <w:rsid w:val="00C57CF9"/>
    <w:rsid w:val="00C57FA0"/>
    <w:rsid w:val="00C60306"/>
    <w:rsid w:val="00C60904"/>
    <w:rsid w:val="00C61DC7"/>
    <w:rsid w:val="00C62430"/>
    <w:rsid w:val="00C62747"/>
    <w:rsid w:val="00C636CD"/>
    <w:rsid w:val="00C64C9B"/>
    <w:rsid w:val="00C64FE1"/>
    <w:rsid w:val="00C65010"/>
    <w:rsid w:val="00C650F1"/>
    <w:rsid w:val="00C65D59"/>
    <w:rsid w:val="00C66002"/>
    <w:rsid w:val="00C66C89"/>
    <w:rsid w:val="00C701A0"/>
    <w:rsid w:val="00C70711"/>
    <w:rsid w:val="00C7077C"/>
    <w:rsid w:val="00C70809"/>
    <w:rsid w:val="00C70B6E"/>
    <w:rsid w:val="00C7103B"/>
    <w:rsid w:val="00C7188C"/>
    <w:rsid w:val="00C71ACA"/>
    <w:rsid w:val="00C71E37"/>
    <w:rsid w:val="00C7276E"/>
    <w:rsid w:val="00C72C3E"/>
    <w:rsid w:val="00C732A2"/>
    <w:rsid w:val="00C738EB"/>
    <w:rsid w:val="00C739C1"/>
    <w:rsid w:val="00C745B5"/>
    <w:rsid w:val="00C74DC6"/>
    <w:rsid w:val="00C7568C"/>
    <w:rsid w:val="00C759FA"/>
    <w:rsid w:val="00C75FD3"/>
    <w:rsid w:val="00C76BEF"/>
    <w:rsid w:val="00C7728D"/>
    <w:rsid w:val="00C77E49"/>
    <w:rsid w:val="00C807C8"/>
    <w:rsid w:val="00C80FAA"/>
    <w:rsid w:val="00C818FC"/>
    <w:rsid w:val="00C81BDB"/>
    <w:rsid w:val="00C81E57"/>
    <w:rsid w:val="00C82595"/>
    <w:rsid w:val="00C828C2"/>
    <w:rsid w:val="00C82A40"/>
    <w:rsid w:val="00C834CB"/>
    <w:rsid w:val="00C836C2"/>
    <w:rsid w:val="00C83829"/>
    <w:rsid w:val="00C83B76"/>
    <w:rsid w:val="00C84374"/>
    <w:rsid w:val="00C848BB"/>
    <w:rsid w:val="00C84ADD"/>
    <w:rsid w:val="00C856A4"/>
    <w:rsid w:val="00C856CB"/>
    <w:rsid w:val="00C85CFA"/>
    <w:rsid w:val="00C86985"/>
    <w:rsid w:val="00C8783D"/>
    <w:rsid w:val="00C87FE8"/>
    <w:rsid w:val="00C90996"/>
    <w:rsid w:val="00C90D22"/>
    <w:rsid w:val="00C92C57"/>
    <w:rsid w:val="00C92F61"/>
    <w:rsid w:val="00C935DF"/>
    <w:rsid w:val="00C94E21"/>
    <w:rsid w:val="00C951C1"/>
    <w:rsid w:val="00C95F2E"/>
    <w:rsid w:val="00C97E1A"/>
    <w:rsid w:val="00CA00C2"/>
    <w:rsid w:val="00CA2A88"/>
    <w:rsid w:val="00CA417F"/>
    <w:rsid w:val="00CA428C"/>
    <w:rsid w:val="00CA4BFF"/>
    <w:rsid w:val="00CA559F"/>
    <w:rsid w:val="00CA746A"/>
    <w:rsid w:val="00CA79A9"/>
    <w:rsid w:val="00CB054B"/>
    <w:rsid w:val="00CB0674"/>
    <w:rsid w:val="00CB11A1"/>
    <w:rsid w:val="00CB12B0"/>
    <w:rsid w:val="00CB1B0A"/>
    <w:rsid w:val="00CB1FE6"/>
    <w:rsid w:val="00CB218B"/>
    <w:rsid w:val="00CB2D88"/>
    <w:rsid w:val="00CB31EA"/>
    <w:rsid w:val="00CB3314"/>
    <w:rsid w:val="00CB3399"/>
    <w:rsid w:val="00CB3AE5"/>
    <w:rsid w:val="00CB3D18"/>
    <w:rsid w:val="00CB3DAE"/>
    <w:rsid w:val="00CB414C"/>
    <w:rsid w:val="00CB445F"/>
    <w:rsid w:val="00CB551F"/>
    <w:rsid w:val="00CB575B"/>
    <w:rsid w:val="00CB5AD1"/>
    <w:rsid w:val="00CB5E70"/>
    <w:rsid w:val="00CB68E9"/>
    <w:rsid w:val="00CB6BFC"/>
    <w:rsid w:val="00CB72DA"/>
    <w:rsid w:val="00CC0055"/>
    <w:rsid w:val="00CC011A"/>
    <w:rsid w:val="00CC0CCE"/>
    <w:rsid w:val="00CC151A"/>
    <w:rsid w:val="00CC17DD"/>
    <w:rsid w:val="00CC1C64"/>
    <w:rsid w:val="00CC2101"/>
    <w:rsid w:val="00CC21E2"/>
    <w:rsid w:val="00CC3EF0"/>
    <w:rsid w:val="00CC4196"/>
    <w:rsid w:val="00CC4268"/>
    <w:rsid w:val="00CC4D41"/>
    <w:rsid w:val="00CC4DED"/>
    <w:rsid w:val="00CC5C94"/>
    <w:rsid w:val="00CC5D08"/>
    <w:rsid w:val="00CC5DBB"/>
    <w:rsid w:val="00CC7787"/>
    <w:rsid w:val="00CD21B7"/>
    <w:rsid w:val="00CD2711"/>
    <w:rsid w:val="00CD2FFE"/>
    <w:rsid w:val="00CD59BE"/>
    <w:rsid w:val="00CD5CE6"/>
    <w:rsid w:val="00CD5E59"/>
    <w:rsid w:val="00CD6023"/>
    <w:rsid w:val="00CD6A24"/>
    <w:rsid w:val="00CE027F"/>
    <w:rsid w:val="00CE04D0"/>
    <w:rsid w:val="00CE251A"/>
    <w:rsid w:val="00CE2C00"/>
    <w:rsid w:val="00CE3217"/>
    <w:rsid w:val="00CE32AE"/>
    <w:rsid w:val="00CE3738"/>
    <w:rsid w:val="00CE431D"/>
    <w:rsid w:val="00CE5914"/>
    <w:rsid w:val="00CE5954"/>
    <w:rsid w:val="00CE5C0E"/>
    <w:rsid w:val="00CE5EF7"/>
    <w:rsid w:val="00CE6417"/>
    <w:rsid w:val="00CE727F"/>
    <w:rsid w:val="00CE7ABB"/>
    <w:rsid w:val="00CE7FF7"/>
    <w:rsid w:val="00CF0261"/>
    <w:rsid w:val="00CF1BCC"/>
    <w:rsid w:val="00CF239A"/>
    <w:rsid w:val="00CF2DBE"/>
    <w:rsid w:val="00CF2F3D"/>
    <w:rsid w:val="00CF478B"/>
    <w:rsid w:val="00CF4A4A"/>
    <w:rsid w:val="00CF5C0C"/>
    <w:rsid w:val="00CF673E"/>
    <w:rsid w:val="00CF7767"/>
    <w:rsid w:val="00CF7E0C"/>
    <w:rsid w:val="00D0045D"/>
    <w:rsid w:val="00D01D05"/>
    <w:rsid w:val="00D0366C"/>
    <w:rsid w:val="00D037E6"/>
    <w:rsid w:val="00D04B45"/>
    <w:rsid w:val="00D04D2F"/>
    <w:rsid w:val="00D05306"/>
    <w:rsid w:val="00D0720B"/>
    <w:rsid w:val="00D1016F"/>
    <w:rsid w:val="00D10B95"/>
    <w:rsid w:val="00D10D11"/>
    <w:rsid w:val="00D124EC"/>
    <w:rsid w:val="00D128C2"/>
    <w:rsid w:val="00D14F60"/>
    <w:rsid w:val="00D15DC8"/>
    <w:rsid w:val="00D164D3"/>
    <w:rsid w:val="00D1650A"/>
    <w:rsid w:val="00D16B74"/>
    <w:rsid w:val="00D179FC"/>
    <w:rsid w:val="00D203C6"/>
    <w:rsid w:val="00D20B41"/>
    <w:rsid w:val="00D215E8"/>
    <w:rsid w:val="00D21665"/>
    <w:rsid w:val="00D22187"/>
    <w:rsid w:val="00D234B5"/>
    <w:rsid w:val="00D239C1"/>
    <w:rsid w:val="00D23C8C"/>
    <w:rsid w:val="00D243B4"/>
    <w:rsid w:val="00D2454A"/>
    <w:rsid w:val="00D2486F"/>
    <w:rsid w:val="00D24E5B"/>
    <w:rsid w:val="00D256FD"/>
    <w:rsid w:val="00D25E01"/>
    <w:rsid w:val="00D25EE7"/>
    <w:rsid w:val="00D2609C"/>
    <w:rsid w:val="00D27C07"/>
    <w:rsid w:val="00D309A4"/>
    <w:rsid w:val="00D30AF2"/>
    <w:rsid w:val="00D30CA8"/>
    <w:rsid w:val="00D30CF9"/>
    <w:rsid w:val="00D310B1"/>
    <w:rsid w:val="00D3112D"/>
    <w:rsid w:val="00D32210"/>
    <w:rsid w:val="00D3238D"/>
    <w:rsid w:val="00D32618"/>
    <w:rsid w:val="00D34A0F"/>
    <w:rsid w:val="00D34D77"/>
    <w:rsid w:val="00D34D98"/>
    <w:rsid w:val="00D35525"/>
    <w:rsid w:val="00D35793"/>
    <w:rsid w:val="00D37213"/>
    <w:rsid w:val="00D40743"/>
    <w:rsid w:val="00D40972"/>
    <w:rsid w:val="00D4121E"/>
    <w:rsid w:val="00D41D85"/>
    <w:rsid w:val="00D41F2F"/>
    <w:rsid w:val="00D421F7"/>
    <w:rsid w:val="00D430AD"/>
    <w:rsid w:val="00D44A50"/>
    <w:rsid w:val="00D44D61"/>
    <w:rsid w:val="00D44FE9"/>
    <w:rsid w:val="00D46EAB"/>
    <w:rsid w:val="00D4718D"/>
    <w:rsid w:val="00D473EA"/>
    <w:rsid w:val="00D5073A"/>
    <w:rsid w:val="00D52338"/>
    <w:rsid w:val="00D5278A"/>
    <w:rsid w:val="00D537FD"/>
    <w:rsid w:val="00D53D98"/>
    <w:rsid w:val="00D550AE"/>
    <w:rsid w:val="00D55BBD"/>
    <w:rsid w:val="00D57F23"/>
    <w:rsid w:val="00D602BC"/>
    <w:rsid w:val="00D61AEE"/>
    <w:rsid w:val="00D623FB"/>
    <w:rsid w:val="00D62A90"/>
    <w:rsid w:val="00D63473"/>
    <w:rsid w:val="00D63B18"/>
    <w:rsid w:val="00D63DAC"/>
    <w:rsid w:val="00D64AEA"/>
    <w:rsid w:val="00D64C7A"/>
    <w:rsid w:val="00D65C4E"/>
    <w:rsid w:val="00D65E15"/>
    <w:rsid w:val="00D6641B"/>
    <w:rsid w:val="00D666C2"/>
    <w:rsid w:val="00D66D99"/>
    <w:rsid w:val="00D675FA"/>
    <w:rsid w:val="00D677D1"/>
    <w:rsid w:val="00D67804"/>
    <w:rsid w:val="00D712A4"/>
    <w:rsid w:val="00D71879"/>
    <w:rsid w:val="00D7252F"/>
    <w:rsid w:val="00D72600"/>
    <w:rsid w:val="00D73242"/>
    <w:rsid w:val="00D73BCC"/>
    <w:rsid w:val="00D748ED"/>
    <w:rsid w:val="00D74A41"/>
    <w:rsid w:val="00D754FC"/>
    <w:rsid w:val="00D755E9"/>
    <w:rsid w:val="00D75970"/>
    <w:rsid w:val="00D75CFF"/>
    <w:rsid w:val="00D7610F"/>
    <w:rsid w:val="00D76721"/>
    <w:rsid w:val="00D76B7C"/>
    <w:rsid w:val="00D8034E"/>
    <w:rsid w:val="00D80C71"/>
    <w:rsid w:val="00D81152"/>
    <w:rsid w:val="00D81922"/>
    <w:rsid w:val="00D827B3"/>
    <w:rsid w:val="00D82B18"/>
    <w:rsid w:val="00D8326C"/>
    <w:rsid w:val="00D83BE0"/>
    <w:rsid w:val="00D84E6F"/>
    <w:rsid w:val="00D8576A"/>
    <w:rsid w:val="00D870C9"/>
    <w:rsid w:val="00D87827"/>
    <w:rsid w:val="00D90426"/>
    <w:rsid w:val="00D90C96"/>
    <w:rsid w:val="00D90DB9"/>
    <w:rsid w:val="00D93DA3"/>
    <w:rsid w:val="00D940E1"/>
    <w:rsid w:val="00D94A1A"/>
    <w:rsid w:val="00D94ACA"/>
    <w:rsid w:val="00D95BA2"/>
    <w:rsid w:val="00D96F4C"/>
    <w:rsid w:val="00D973FC"/>
    <w:rsid w:val="00D976FF"/>
    <w:rsid w:val="00DA0151"/>
    <w:rsid w:val="00DA078F"/>
    <w:rsid w:val="00DA0E3D"/>
    <w:rsid w:val="00DA182E"/>
    <w:rsid w:val="00DA34CA"/>
    <w:rsid w:val="00DA3B36"/>
    <w:rsid w:val="00DA3B4F"/>
    <w:rsid w:val="00DA4C66"/>
    <w:rsid w:val="00DA57C1"/>
    <w:rsid w:val="00DA6456"/>
    <w:rsid w:val="00DA6CFA"/>
    <w:rsid w:val="00DB0AF2"/>
    <w:rsid w:val="00DB1771"/>
    <w:rsid w:val="00DB1916"/>
    <w:rsid w:val="00DB2A6E"/>
    <w:rsid w:val="00DB35DE"/>
    <w:rsid w:val="00DB3CAA"/>
    <w:rsid w:val="00DB3EA3"/>
    <w:rsid w:val="00DB4BD3"/>
    <w:rsid w:val="00DB532C"/>
    <w:rsid w:val="00DB53A8"/>
    <w:rsid w:val="00DB572D"/>
    <w:rsid w:val="00DB6A9D"/>
    <w:rsid w:val="00DB7B47"/>
    <w:rsid w:val="00DB7BDA"/>
    <w:rsid w:val="00DC0888"/>
    <w:rsid w:val="00DC0CBA"/>
    <w:rsid w:val="00DC0CD7"/>
    <w:rsid w:val="00DC12EA"/>
    <w:rsid w:val="00DC1563"/>
    <w:rsid w:val="00DC185F"/>
    <w:rsid w:val="00DC24D7"/>
    <w:rsid w:val="00DC32BC"/>
    <w:rsid w:val="00DC37BD"/>
    <w:rsid w:val="00DC432C"/>
    <w:rsid w:val="00DC5DE8"/>
    <w:rsid w:val="00DC5DF7"/>
    <w:rsid w:val="00DC61F3"/>
    <w:rsid w:val="00DC6A0A"/>
    <w:rsid w:val="00DC6E57"/>
    <w:rsid w:val="00DC6EEC"/>
    <w:rsid w:val="00DC7070"/>
    <w:rsid w:val="00DC71B3"/>
    <w:rsid w:val="00DC79E0"/>
    <w:rsid w:val="00DD0728"/>
    <w:rsid w:val="00DD08A6"/>
    <w:rsid w:val="00DD1768"/>
    <w:rsid w:val="00DD360C"/>
    <w:rsid w:val="00DD4D55"/>
    <w:rsid w:val="00DD5817"/>
    <w:rsid w:val="00DE00DA"/>
    <w:rsid w:val="00DE0440"/>
    <w:rsid w:val="00DE0CE5"/>
    <w:rsid w:val="00DE1828"/>
    <w:rsid w:val="00DE40C2"/>
    <w:rsid w:val="00DE5215"/>
    <w:rsid w:val="00DE6D48"/>
    <w:rsid w:val="00DE6E80"/>
    <w:rsid w:val="00DE6F30"/>
    <w:rsid w:val="00DF1A6F"/>
    <w:rsid w:val="00DF2D22"/>
    <w:rsid w:val="00DF382A"/>
    <w:rsid w:val="00DF4CA7"/>
    <w:rsid w:val="00DF559C"/>
    <w:rsid w:val="00DF5B6C"/>
    <w:rsid w:val="00DF5FB0"/>
    <w:rsid w:val="00DF67A9"/>
    <w:rsid w:val="00DF732B"/>
    <w:rsid w:val="00E0195D"/>
    <w:rsid w:val="00E01BAF"/>
    <w:rsid w:val="00E02081"/>
    <w:rsid w:val="00E035BC"/>
    <w:rsid w:val="00E06176"/>
    <w:rsid w:val="00E06AD2"/>
    <w:rsid w:val="00E07959"/>
    <w:rsid w:val="00E1027A"/>
    <w:rsid w:val="00E10611"/>
    <w:rsid w:val="00E10A54"/>
    <w:rsid w:val="00E10C5A"/>
    <w:rsid w:val="00E11874"/>
    <w:rsid w:val="00E12E16"/>
    <w:rsid w:val="00E13D46"/>
    <w:rsid w:val="00E14068"/>
    <w:rsid w:val="00E145B3"/>
    <w:rsid w:val="00E149C2"/>
    <w:rsid w:val="00E15277"/>
    <w:rsid w:val="00E15BB5"/>
    <w:rsid w:val="00E16BFE"/>
    <w:rsid w:val="00E16CFA"/>
    <w:rsid w:val="00E176DB"/>
    <w:rsid w:val="00E1788D"/>
    <w:rsid w:val="00E20C01"/>
    <w:rsid w:val="00E21482"/>
    <w:rsid w:val="00E2176C"/>
    <w:rsid w:val="00E22944"/>
    <w:rsid w:val="00E22DEF"/>
    <w:rsid w:val="00E23E1B"/>
    <w:rsid w:val="00E24011"/>
    <w:rsid w:val="00E243F4"/>
    <w:rsid w:val="00E244D8"/>
    <w:rsid w:val="00E25465"/>
    <w:rsid w:val="00E254A6"/>
    <w:rsid w:val="00E25C97"/>
    <w:rsid w:val="00E2630D"/>
    <w:rsid w:val="00E27321"/>
    <w:rsid w:val="00E279FA"/>
    <w:rsid w:val="00E27C5E"/>
    <w:rsid w:val="00E27CFF"/>
    <w:rsid w:val="00E30789"/>
    <w:rsid w:val="00E30DD6"/>
    <w:rsid w:val="00E311C8"/>
    <w:rsid w:val="00E31F66"/>
    <w:rsid w:val="00E32222"/>
    <w:rsid w:val="00E34986"/>
    <w:rsid w:val="00E34C67"/>
    <w:rsid w:val="00E35864"/>
    <w:rsid w:val="00E3603F"/>
    <w:rsid w:val="00E36C6A"/>
    <w:rsid w:val="00E37B24"/>
    <w:rsid w:val="00E40762"/>
    <w:rsid w:val="00E40CF1"/>
    <w:rsid w:val="00E41114"/>
    <w:rsid w:val="00E420C9"/>
    <w:rsid w:val="00E4243B"/>
    <w:rsid w:val="00E43A19"/>
    <w:rsid w:val="00E444BC"/>
    <w:rsid w:val="00E44F92"/>
    <w:rsid w:val="00E474F3"/>
    <w:rsid w:val="00E47F15"/>
    <w:rsid w:val="00E50A3A"/>
    <w:rsid w:val="00E512D7"/>
    <w:rsid w:val="00E51F3C"/>
    <w:rsid w:val="00E52AF9"/>
    <w:rsid w:val="00E53938"/>
    <w:rsid w:val="00E53A4B"/>
    <w:rsid w:val="00E53E8B"/>
    <w:rsid w:val="00E5403B"/>
    <w:rsid w:val="00E54742"/>
    <w:rsid w:val="00E55615"/>
    <w:rsid w:val="00E55998"/>
    <w:rsid w:val="00E564FE"/>
    <w:rsid w:val="00E56F18"/>
    <w:rsid w:val="00E57539"/>
    <w:rsid w:val="00E6063D"/>
    <w:rsid w:val="00E61B59"/>
    <w:rsid w:val="00E61CA2"/>
    <w:rsid w:val="00E62C92"/>
    <w:rsid w:val="00E6573B"/>
    <w:rsid w:val="00E66389"/>
    <w:rsid w:val="00E671F1"/>
    <w:rsid w:val="00E67A75"/>
    <w:rsid w:val="00E70289"/>
    <w:rsid w:val="00E70349"/>
    <w:rsid w:val="00E70598"/>
    <w:rsid w:val="00E71155"/>
    <w:rsid w:val="00E71473"/>
    <w:rsid w:val="00E715BC"/>
    <w:rsid w:val="00E71D9A"/>
    <w:rsid w:val="00E723B7"/>
    <w:rsid w:val="00E740EB"/>
    <w:rsid w:val="00E7427B"/>
    <w:rsid w:val="00E7447F"/>
    <w:rsid w:val="00E747F8"/>
    <w:rsid w:val="00E7583C"/>
    <w:rsid w:val="00E75FD6"/>
    <w:rsid w:val="00E7611B"/>
    <w:rsid w:val="00E771F1"/>
    <w:rsid w:val="00E777D0"/>
    <w:rsid w:val="00E8036E"/>
    <w:rsid w:val="00E80473"/>
    <w:rsid w:val="00E805A3"/>
    <w:rsid w:val="00E81E63"/>
    <w:rsid w:val="00E81F7F"/>
    <w:rsid w:val="00E82A98"/>
    <w:rsid w:val="00E82C39"/>
    <w:rsid w:val="00E82E89"/>
    <w:rsid w:val="00E83464"/>
    <w:rsid w:val="00E8358C"/>
    <w:rsid w:val="00E83E69"/>
    <w:rsid w:val="00E84A5A"/>
    <w:rsid w:val="00E857E6"/>
    <w:rsid w:val="00E85BDC"/>
    <w:rsid w:val="00E864CF"/>
    <w:rsid w:val="00E90D19"/>
    <w:rsid w:val="00E9110A"/>
    <w:rsid w:val="00E91194"/>
    <w:rsid w:val="00E9176A"/>
    <w:rsid w:val="00E91948"/>
    <w:rsid w:val="00E9283B"/>
    <w:rsid w:val="00E929A6"/>
    <w:rsid w:val="00E9352C"/>
    <w:rsid w:val="00E9366E"/>
    <w:rsid w:val="00E94692"/>
    <w:rsid w:val="00E946B7"/>
    <w:rsid w:val="00E94856"/>
    <w:rsid w:val="00E95026"/>
    <w:rsid w:val="00E95038"/>
    <w:rsid w:val="00E95972"/>
    <w:rsid w:val="00E96A86"/>
    <w:rsid w:val="00E96E59"/>
    <w:rsid w:val="00E979C6"/>
    <w:rsid w:val="00E97F1A"/>
    <w:rsid w:val="00EA03DF"/>
    <w:rsid w:val="00EA0CBD"/>
    <w:rsid w:val="00EA1067"/>
    <w:rsid w:val="00EA1745"/>
    <w:rsid w:val="00EA1DC0"/>
    <w:rsid w:val="00EA2439"/>
    <w:rsid w:val="00EA2FD2"/>
    <w:rsid w:val="00EA386B"/>
    <w:rsid w:val="00EA39F1"/>
    <w:rsid w:val="00EA3BA6"/>
    <w:rsid w:val="00EA3DDC"/>
    <w:rsid w:val="00EA4297"/>
    <w:rsid w:val="00EA4AD7"/>
    <w:rsid w:val="00EA4D20"/>
    <w:rsid w:val="00EA516E"/>
    <w:rsid w:val="00EA547A"/>
    <w:rsid w:val="00EA5838"/>
    <w:rsid w:val="00EA5A01"/>
    <w:rsid w:val="00EA6CB1"/>
    <w:rsid w:val="00EA789E"/>
    <w:rsid w:val="00EB0621"/>
    <w:rsid w:val="00EB18BF"/>
    <w:rsid w:val="00EB3D8B"/>
    <w:rsid w:val="00EB4596"/>
    <w:rsid w:val="00EB5058"/>
    <w:rsid w:val="00EB5473"/>
    <w:rsid w:val="00EB5963"/>
    <w:rsid w:val="00EB5BB3"/>
    <w:rsid w:val="00EB61E5"/>
    <w:rsid w:val="00EB62A7"/>
    <w:rsid w:val="00EB6D6D"/>
    <w:rsid w:val="00EB7DA3"/>
    <w:rsid w:val="00EC0A11"/>
    <w:rsid w:val="00EC0B16"/>
    <w:rsid w:val="00EC1856"/>
    <w:rsid w:val="00EC19EE"/>
    <w:rsid w:val="00EC225A"/>
    <w:rsid w:val="00EC2800"/>
    <w:rsid w:val="00EC3271"/>
    <w:rsid w:val="00EC3912"/>
    <w:rsid w:val="00EC3F18"/>
    <w:rsid w:val="00EC48D7"/>
    <w:rsid w:val="00EC48EC"/>
    <w:rsid w:val="00EC48F2"/>
    <w:rsid w:val="00EC52BE"/>
    <w:rsid w:val="00EC5721"/>
    <w:rsid w:val="00EC5A90"/>
    <w:rsid w:val="00EC62D8"/>
    <w:rsid w:val="00EC6341"/>
    <w:rsid w:val="00ED03C0"/>
    <w:rsid w:val="00ED0D47"/>
    <w:rsid w:val="00ED11CC"/>
    <w:rsid w:val="00ED1ED3"/>
    <w:rsid w:val="00ED2067"/>
    <w:rsid w:val="00ED2615"/>
    <w:rsid w:val="00ED28BE"/>
    <w:rsid w:val="00ED2B21"/>
    <w:rsid w:val="00ED2D30"/>
    <w:rsid w:val="00ED303E"/>
    <w:rsid w:val="00ED3554"/>
    <w:rsid w:val="00ED35EE"/>
    <w:rsid w:val="00ED399C"/>
    <w:rsid w:val="00ED3EC1"/>
    <w:rsid w:val="00ED4744"/>
    <w:rsid w:val="00ED4886"/>
    <w:rsid w:val="00ED4E6E"/>
    <w:rsid w:val="00ED645A"/>
    <w:rsid w:val="00ED6861"/>
    <w:rsid w:val="00ED6ABB"/>
    <w:rsid w:val="00ED7013"/>
    <w:rsid w:val="00ED7F69"/>
    <w:rsid w:val="00EE1320"/>
    <w:rsid w:val="00EE1AFF"/>
    <w:rsid w:val="00EE1D9C"/>
    <w:rsid w:val="00EE2652"/>
    <w:rsid w:val="00EE32D9"/>
    <w:rsid w:val="00EE38EE"/>
    <w:rsid w:val="00EE3A43"/>
    <w:rsid w:val="00EE3A59"/>
    <w:rsid w:val="00EE5AA7"/>
    <w:rsid w:val="00EE653D"/>
    <w:rsid w:val="00EE6823"/>
    <w:rsid w:val="00EE7EBC"/>
    <w:rsid w:val="00EF1618"/>
    <w:rsid w:val="00EF2A13"/>
    <w:rsid w:val="00EF43ED"/>
    <w:rsid w:val="00EF43F5"/>
    <w:rsid w:val="00EF4961"/>
    <w:rsid w:val="00EF51C1"/>
    <w:rsid w:val="00EF5C26"/>
    <w:rsid w:val="00EF5FE7"/>
    <w:rsid w:val="00EF6BB0"/>
    <w:rsid w:val="00EF6E85"/>
    <w:rsid w:val="00EF7772"/>
    <w:rsid w:val="00F0063D"/>
    <w:rsid w:val="00F0191B"/>
    <w:rsid w:val="00F02309"/>
    <w:rsid w:val="00F02635"/>
    <w:rsid w:val="00F02D84"/>
    <w:rsid w:val="00F032BA"/>
    <w:rsid w:val="00F0335E"/>
    <w:rsid w:val="00F03865"/>
    <w:rsid w:val="00F043F8"/>
    <w:rsid w:val="00F049D8"/>
    <w:rsid w:val="00F04AA9"/>
    <w:rsid w:val="00F04D73"/>
    <w:rsid w:val="00F0554A"/>
    <w:rsid w:val="00F05D81"/>
    <w:rsid w:val="00F06998"/>
    <w:rsid w:val="00F07101"/>
    <w:rsid w:val="00F107CD"/>
    <w:rsid w:val="00F1088A"/>
    <w:rsid w:val="00F11B28"/>
    <w:rsid w:val="00F12092"/>
    <w:rsid w:val="00F121CD"/>
    <w:rsid w:val="00F1221C"/>
    <w:rsid w:val="00F13338"/>
    <w:rsid w:val="00F13DB5"/>
    <w:rsid w:val="00F13E6E"/>
    <w:rsid w:val="00F16D86"/>
    <w:rsid w:val="00F17031"/>
    <w:rsid w:val="00F179F2"/>
    <w:rsid w:val="00F17BFC"/>
    <w:rsid w:val="00F202BE"/>
    <w:rsid w:val="00F206E6"/>
    <w:rsid w:val="00F2077E"/>
    <w:rsid w:val="00F21F2B"/>
    <w:rsid w:val="00F226DF"/>
    <w:rsid w:val="00F25E99"/>
    <w:rsid w:val="00F2680D"/>
    <w:rsid w:val="00F2792C"/>
    <w:rsid w:val="00F27B63"/>
    <w:rsid w:val="00F27CAF"/>
    <w:rsid w:val="00F30971"/>
    <w:rsid w:val="00F30BB3"/>
    <w:rsid w:val="00F30E53"/>
    <w:rsid w:val="00F333E4"/>
    <w:rsid w:val="00F34448"/>
    <w:rsid w:val="00F349B8"/>
    <w:rsid w:val="00F35357"/>
    <w:rsid w:val="00F35F45"/>
    <w:rsid w:val="00F35F82"/>
    <w:rsid w:val="00F37870"/>
    <w:rsid w:val="00F40479"/>
    <w:rsid w:val="00F406E5"/>
    <w:rsid w:val="00F40AC8"/>
    <w:rsid w:val="00F411D6"/>
    <w:rsid w:val="00F41BBD"/>
    <w:rsid w:val="00F42564"/>
    <w:rsid w:val="00F43DCA"/>
    <w:rsid w:val="00F44060"/>
    <w:rsid w:val="00F454B0"/>
    <w:rsid w:val="00F45D9F"/>
    <w:rsid w:val="00F45E06"/>
    <w:rsid w:val="00F47BC4"/>
    <w:rsid w:val="00F5025A"/>
    <w:rsid w:val="00F5028C"/>
    <w:rsid w:val="00F50554"/>
    <w:rsid w:val="00F50B6B"/>
    <w:rsid w:val="00F50E84"/>
    <w:rsid w:val="00F511D6"/>
    <w:rsid w:val="00F522B6"/>
    <w:rsid w:val="00F52AE4"/>
    <w:rsid w:val="00F52BE8"/>
    <w:rsid w:val="00F53EFE"/>
    <w:rsid w:val="00F5434C"/>
    <w:rsid w:val="00F5579B"/>
    <w:rsid w:val="00F557FC"/>
    <w:rsid w:val="00F55F1C"/>
    <w:rsid w:val="00F5649C"/>
    <w:rsid w:val="00F56926"/>
    <w:rsid w:val="00F56A12"/>
    <w:rsid w:val="00F57088"/>
    <w:rsid w:val="00F5734E"/>
    <w:rsid w:val="00F57577"/>
    <w:rsid w:val="00F60718"/>
    <w:rsid w:val="00F60F00"/>
    <w:rsid w:val="00F63095"/>
    <w:rsid w:val="00F64043"/>
    <w:rsid w:val="00F64A2E"/>
    <w:rsid w:val="00F65BFD"/>
    <w:rsid w:val="00F664DE"/>
    <w:rsid w:val="00F668A3"/>
    <w:rsid w:val="00F70E82"/>
    <w:rsid w:val="00F71249"/>
    <w:rsid w:val="00F713A2"/>
    <w:rsid w:val="00F721D8"/>
    <w:rsid w:val="00F724DC"/>
    <w:rsid w:val="00F73FF1"/>
    <w:rsid w:val="00F74D43"/>
    <w:rsid w:val="00F7512C"/>
    <w:rsid w:val="00F7540B"/>
    <w:rsid w:val="00F7612C"/>
    <w:rsid w:val="00F770A0"/>
    <w:rsid w:val="00F771D3"/>
    <w:rsid w:val="00F7733E"/>
    <w:rsid w:val="00F773E7"/>
    <w:rsid w:val="00F777B3"/>
    <w:rsid w:val="00F77C6C"/>
    <w:rsid w:val="00F77C90"/>
    <w:rsid w:val="00F802AC"/>
    <w:rsid w:val="00F8131D"/>
    <w:rsid w:val="00F8233A"/>
    <w:rsid w:val="00F82A18"/>
    <w:rsid w:val="00F83231"/>
    <w:rsid w:val="00F83A39"/>
    <w:rsid w:val="00F8408B"/>
    <w:rsid w:val="00F840E9"/>
    <w:rsid w:val="00F84555"/>
    <w:rsid w:val="00F85BC6"/>
    <w:rsid w:val="00F85C0B"/>
    <w:rsid w:val="00F8602B"/>
    <w:rsid w:val="00F86AF2"/>
    <w:rsid w:val="00F871B8"/>
    <w:rsid w:val="00F87290"/>
    <w:rsid w:val="00F902F1"/>
    <w:rsid w:val="00F90A71"/>
    <w:rsid w:val="00F90A85"/>
    <w:rsid w:val="00F914C8"/>
    <w:rsid w:val="00F916B7"/>
    <w:rsid w:val="00F92485"/>
    <w:rsid w:val="00F938CC"/>
    <w:rsid w:val="00F94D06"/>
    <w:rsid w:val="00F94E30"/>
    <w:rsid w:val="00F95643"/>
    <w:rsid w:val="00F95A10"/>
    <w:rsid w:val="00F95D2B"/>
    <w:rsid w:val="00F96D03"/>
    <w:rsid w:val="00F96E74"/>
    <w:rsid w:val="00F97655"/>
    <w:rsid w:val="00F97F27"/>
    <w:rsid w:val="00FA02A7"/>
    <w:rsid w:val="00FA02BC"/>
    <w:rsid w:val="00FA090D"/>
    <w:rsid w:val="00FA0F87"/>
    <w:rsid w:val="00FA19AF"/>
    <w:rsid w:val="00FA1A10"/>
    <w:rsid w:val="00FA2846"/>
    <w:rsid w:val="00FA2FF0"/>
    <w:rsid w:val="00FA4842"/>
    <w:rsid w:val="00FA4DEE"/>
    <w:rsid w:val="00FA505B"/>
    <w:rsid w:val="00FB1797"/>
    <w:rsid w:val="00FB1C3D"/>
    <w:rsid w:val="00FB2AEB"/>
    <w:rsid w:val="00FB34FD"/>
    <w:rsid w:val="00FB35D3"/>
    <w:rsid w:val="00FB4153"/>
    <w:rsid w:val="00FB6C85"/>
    <w:rsid w:val="00FB6EA7"/>
    <w:rsid w:val="00FB6FAE"/>
    <w:rsid w:val="00FB74AB"/>
    <w:rsid w:val="00FB7540"/>
    <w:rsid w:val="00FB7CD7"/>
    <w:rsid w:val="00FC0B67"/>
    <w:rsid w:val="00FC0BD5"/>
    <w:rsid w:val="00FC21BA"/>
    <w:rsid w:val="00FC2967"/>
    <w:rsid w:val="00FC3150"/>
    <w:rsid w:val="00FC4061"/>
    <w:rsid w:val="00FC4EBA"/>
    <w:rsid w:val="00FC510D"/>
    <w:rsid w:val="00FC53FA"/>
    <w:rsid w:val="00FC5BE1"/>
    <w:rsid w:val="00FC5E22"/>
    <w:rsid w:val="00FC64DC"/>
    <w:rsid w:val="00FC6BB7"/>
    <w:rsid w:val="00FC7DBB"/>
    <w:rsid w:val="00FD0878"/>
    <w:rsid w:val="00FD1F7B"/>
    <w:rsid w:val="00FD21D8"/>
    <w:rsid w:val="00FD261F"/>
    <w:rsid w:val="00FD2F91"/>
    <w:rsid w:val="00FD5526"/>
    <w:rsid w:val="00FD5936"/>
    <w:rsid w:val="00FD62D0"/>
    <w:rsid w:val="00FD6E39"/>
    <w:rsid w:val="00FD765D"/>
    <w:rsid w:val="00FD76C6"/>
    <w:rsid w:val="00FD7882"/>
    <w:rsid w:val="00FD7A56"/>
    <w:rsid w:val="00FE05BE"/>
    <w:rsid w:val="00FE106A"/>
    <w:rsid w:val="00FE2A9D"/>
    <w:rsid w:val="00FE3147"/>
    <w:rsid w:val="00FE46D8"/>
    <w:rsid w:val="00FE4A9C"/>
    <w:rsid w:val="00FE4D91"/>
    <w:rsid w:val="00FE5698"/>
    <w:rsid w:val="00FE6996"/>
    <w:rsid w:val="00FE74BC"/>
    <w:rsid w:val="00FE75DF"/>
    <w:rsid w:val="00FE764F"/>
    <w:rsid w:val="00FE7828"/>
    <w:rsid w:val="00FF0102"/>
    <w:rsid w:val="00FF158E"/>
    <w:rsid w:val="00FF1738"/>
    <w:rsid w:val="00FF1A17"/>
    <w:rsid w:val="00FF2490"/>
    <w:rsid w:val="00FF3003"/>
    <w:rsid w:val="00FF348D"/>
    <w:rsid w:val="00FF3975"/>
    <w:rsid w:val="00FF3DF3"/>
    <w:rsid w:val="00FF4564"/>
    <w:rsid w:val="00FF494E"/>
    <w:rsid w:val="00FF58DF"/>
    <w:rsid w:val="00FF6A3E"/>
    <w:rsid w:val="00FF70BD"/>
    <w:rsid w:val="00FF74D8"/>
    <w:rsid w:val="00FF798E"/>
    <w:rsid w:val="02E13914"/>
    <w:rsid w:val="03E0B546"/>
    <w:rsid w:val="040958C6"/>
    <w:rsid w:val="04744F70"/>
    <w:rsid w:val="05095223"/>
    <w:rsid w:val="05A3554F"/>
    <w:rsid w:val="05AFB114"/>
    <w:rsid w:val="063F3D15"/>
    <w:rsid w:val="064F5B23"/>
    <w:rsid w:val="06DA0411"/>
    <w:rsid w:val="0756E3A0"/>
    <w:rsid w:val="07D663F3"/>
    <w:rsid w:val="08603918"/>
    <w:rsid w:val="095E0CED"/>
    <w:rsid w:val="09C03412"/>
    <w:rsid w:val="09C9A2A5"/>
    <w:rsid w:val="09D180EB"/>
    <w:rsid w:val="0A059D8C"/>
    <w:rsid w:val="0CE3BC9B"/>
    <w:rsid w:val="0D14C97B"/>
    <w:rsid w:val="0D15892F"/>
    <w:rsid w:val="0D8E5761"/>
    <w:rsid w:val="0DECCC90"/>
    <w:rsid w:val="0E375B92"/>
    <w:rsid w:val="0E647FD6"/>
    <w:rsid w:val="0E87D062"/>
    <w:rsid w:val="0EAF1024"/>
    <w:rsid w:val="0EAF58D5"/>
    <w:rsid w:val="0FA51765"/>
    <w:rsid w:val="1109A84F"/>
    <w:rsid w:val="1215643E"/>
    <w:rsid w:val="12EA681D"/>
    <w:rsid w:val="138C5A4E"/>
    <w:rsid w:val="1540A878"/>
    <w:rsid w:val="16533DA6"/>
    <w:rsid w:val="16816347"/>
    <w:rsid w:val="1735BEAF"/>
    <w:rsid w:val="17504C16"/>
    <w:rsid w:val="178A2C4B"/>
    <w:rsid w:val="193C7401"/>
    <w:rsid w:val="19EEAF65"/>
    <w:rsid w:val="1AC13AE6"/>
    <w:rsid w:val="1B10E533"/>
    <w:rsid w:val="1B74067F"/>
    <w:rsid w:val="1B9C3BC3"/>
    <w:rsid w:val="1E60E761"/>
    <w:rsid w:val="1F92C398"/>
    <w:rsid w:val="1FE75A2D"/>
    <w:rsid w:val="2052C4C4"/>
    <w:rsid w:val="2086888B"/>
    <w:rsid w:val="212B39F2"/>
    <w:rsid w:val="216B56C1"/>
    <w:rsid w:val="22436EEC"/>
    <w:rsid w:val="229489AA"/>
    <w:rsid w:val="22AA6FC4"/>
    <w:rsid w:val="22DAE7F2"/>
    <w:rsid w:val="2310FD24"/>
    <w:rsid w:val="23E7832E"/>
    <w:rsid w:val="24485D4C"/>
    <w:rsid w:val="244EF23D"/>
    <w:rsid w:val="2558C53E"/>
    <w:rsid w:val="256C7227"/>
    <w:rsid w:val="259E6313"/>
    <w:rsid w:val="25A398BA"/>
    <w:rsid w:val="267800DF"/>
    <w:rsid w:val="2697FF41"/>
    <w:rsid w:val="26CA4D13"/>
    <w:rsid w:val="2728553A"/>
    <w:rsid w:val="277C3CEF"/>
    <w:rsid w:val="2785E864"/>
    <w:rsid w:val="2965ECD7"/>
    <w:rsid w:val="29980537"/>
    <w:rsid w:val="29A33FE0"/>
    <w:rsid w:val="29FD8AD1"/>
    <w:rsid w:val="2A0C7007"/>
    <w:rsid w:val="2A5FF2E3"/>
    <w:rsid w:val="2A989408"/>
    <w:rsid w:val="2B24D9DB"/>
    <w:rsid w:val="2BB8AD2A"/>
    <w:rsid w:val="2BD0036E"/>
    <w:rsid w:val="2C85008E"/>
    <w:rsid w:val="2C86B257"/>
    <w:rsid w:val="2DA51F63"/>
    <w:rsid w:val="2DACC389"/>
    <w:rsid w:val="2E1E2377"/>
    <w:rsid w:val="2E743D7E"/>
    <w:rsid w:val="2E8D1D60"/>
    <w:rsid w:val="2F7B20D7"/>
    <w:rsid w:val="3087B691"/>
    <w:rsid w:val="309ECA8D"/>
    <w:rsid w:val="3166748B"/>
    <w:rsid w:val="3188BEDA"/>
    <w:rsid w:val="325F2C44"/>
    <w:rsid w:val="32A9B092"/>
    <w:rsid w:val="32C1A2CC"/>
    <w:rsid w:val="32F805CB"/>
    <w:rsid w:val="3403749C"/>
    <w:rsid w:val="342A2CFB"/>
    <w:rsid w:val="3488614D"/>
    <w:rsid w:val="34D59C5B"/>
    <w:rsid w:val="35470A8F"/>
    <w:rsid w:val="358A9B14"/>
    <w:rsid w:val="35D9542F"/>
    <w:rsid w:val="3697597C"/>
    <w:rsid w:val="38F576FA"/>
    <w:rsid w:val="39AE1CB4"/>
    <w:rsid w:val="39C1745A"/>
    <w:rsid w:val="3BA71D92"/>
    <w:rsid w:val="3BE70552"/>
    <w:rsid w:val="3BF9D2FA"/>
    <w:rsid w:val="3C08C7B8"/>
    <w:rsid w:val="3C1A84B6"/>
    <w:rsid w:val="3DDE76BB"/>
    <w:rsid w:val="3E8587AA"/>
    <w:rsid w:val="3EAC7CA0"/>
    <w:rsid w:val="3EC3BEEF"/>
    <w:rsid w:val="41E0D2B1"/>
    <w:rsid w:val="42EA937F"/>
    <w:rsid w:val="43BB061D"/>
    <w:rsid w:val="4600454F"/>
    <w:rsid w:val="48640C27"/>
    <w:rsid w:val="4897C86F"/>
    <w:rsid w:val="48AB4CFF"/>
    <w:rsid w:val="48FB61DA"/>
    <w:rsid w:val="4977CFE8"/>
    <w:rsid w:val="4987BC98"/>
    <w:rsid w:val="49ABE2A2"/>
    <w:rsid w:val="4BC96767"/>
    <w:rsid w:val="4C5C1BD5"/>
    <w:rsid w:val="4CE1C72E"/>
    <w:rsid w:val="4CED77D6"/>
    <w:rsid w:val="4D023D44"/>
    <w:rsid w:val="4D0C298D"/>
    <w:rsid w:val="4D0E7001"/>
    <w:rsid w:val="4D710230"/>
    <w:rsid w:val="4DBD93B2"/>
    <w:rsid w:val="4E069DEE"/>
    <w:rsid w:val="4EE59B36"/>
    <w:rsid w:val="4F0A4387"/>
    <w:rsid w:val="4FBEEACA"/>
    <w:rsid w:val="4FC21F62"/>
    <w:rsid w:val="4FC5A9DC"/>
    <w:rsid w:val="4FC66DFD"/>
    <w:rsid w:val="50F1CE8B"/>
    <w:rsid w:val="51BE8DDC"/>
    <w:rsid w:val="5230260A"/>
    <w:rsid w:val="5273E98F"/>
    <w:rsid w:val="5366F1C0"/>
    <w:rsid w:val="53C0EBB2"/>
    <w:rsid w:val="53F8B3B9"/>
    <w:rsid w:val="54004949"/>
    <w:rsid w:val="547C79AD"/>
    <w:rsid w:val="54F91586"/>
    <w:rsid w:val="55264777"/>
    <w:rsid w:val="55AF2B56"/>
    <w:rsid w:val="55DAE535"/>
    <w:rsid w:val="56AF16CD"/>
    <w:rsid w:val="57E168B6"/>
    <w:rsid w:val="58487F0E"/>
    <w:rsid w:val="585688FD"/>
    <w:rsid w:val="59315674"/>
    <w:rsid w:val="59AB5A90"/>
    <w:rsid w:val="5A01B761"/>
    <w:rsid w:val="5A5280D9"/>
    <w:rsid w:val="5A5D04C1"/>
    <w:rsid w:val="5ACD8F65"/>
    <w:rsid w:val="5B601667"/>
    <w:rsid w:val="5B8497F8"/>
    <w:rsid w:val="5BD980E2"/>
    <w:rsid w:val="5BEB4E69"/>
    <w:rsid w:val="5D585FAF"/>
    <w:rsid w:val="5EEF862B"/>
    <w:rsid w:val="5FE299F8"/>
    <w:rsid w:val="61139F44"/>
    <w:rsid w:val="61C06322"/>
    <w:rsid w:val="62E56AF6"/>
    <w:rsid w:val="635FAA75"/>
    <w:rsid w:val="6407E270"/>
    <w:rsid w:val="64AD6182"/>
    <w:rsid w:val="661399A7"/>
    <w:rsid w:val="661B798B"/>
    <w:rsid w:val="662BD3DF"/>
    <w:rsid w:val="66BF9615"/>
    <w:rsid w:val="6796673C"/>
    <w:rsid w:val="67C4357C"/>
    <w:rsid w:val="67E81DD7"/>
    <w:rsid w:val="68494E10"/>
    <w:rsid w:val="684D0633"/>
    <w:rsid w:val="69332718"/>
    <w:rsid w:val="695DD025"/>
    <w:rsid w:val="6977411B"/>
    <w:rsid w:val="69972D00"/>
    <w:rsid w:val="6A90979D"/>
    <w:rsid w:val="6B0D6122"/>
    <w:rsid w:val="6B587539"/>
    <w:rsid w:val="6B99E184"/>
    <w:rsid w:val="6BB0FEE4"/>
    <w:rsid w:val="6BFEB5B4"/>
    <w:rsid w:val="6C5D84CC"/>
    <w:rsid w:val="6C6BC64A"/>
    <w:rsid w:val="6D972407"/>
    <w:rsid w:val="6E1C455A"/>
    <w:rsid w:val="6E52A63D"/>
    <w:rsid w:val="6EB5E993"/>
    <w:rsid w:val="6F1CB972"/>
    <w:rsid w:val="7065B972"/>
    <w:rsid w:val="719D3E1B"/>
    <w:rsid w:val="71E85013"/>
    <w:rsid w:val="720710C8"/>
    <w:rsid w:val="73445C10"/>
    <w:rsid w:val="73B9E0F6"/>
    <w:rsid w:val="747B7A33"/>
    <w:rsid w:val="74A01C02"/>
    <w:rsid w:val="756308F4"/>
    <w:rsid w:val="75F777C3"/>
    <w:rsid w:val="762F52F6"/>
    <w:rsid w:val="7686B628"/>
    <w:rsid w:val="7766B6B8"/>
    <w:rsid w:val="77828122"/>
    <w:rsid w:val="77967011"/>
    <w:rsid w:val="77E8B173"/>
    <w:rsid w:val="783EF5B5"/>
    <w:rsid w:val="788422C8"/>
    <w:rsid w:val="78A66219"/>
    <w:rsid w:val="78BA35B4"/>
    <w:rsid w:val="7AC9F140"/>
    <w:rsid w:val="7AE6A1CD"/>
    <w:rsid w:val="7B27EFF4"/>
    <w:rsid w:val="7B814567"/>
    <w:rsid w:val="7BAE312B"/>
    <w:rsid w:val="7C83B245"/>
    <w:rsid w:val="7D395B98"/>
    <w:rsid w:val="7E38A8A6"/>
    <w:rsid w:val="7EF96BA1"/>
    <w:rsid w:val="7FCA2E89"/>
    <w:rsid w:val="7FF0B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FF95D3"/>
  <w15:docId w15:val="{C97C2D14-7110-47B4-A63E-9A3110094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 w:unhideWhenUsed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079D"/>
    <w:pPr>
      <w:spacing w:after="280" w:line="264" w:lineRule="auto"/>
    </w:pPr>
    <w:rPr>
      <w:rFonts w:eastAsia="Oslo Sans Office" w:cs="Oslo Sans Office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712959"/>
    <w:pPr>
      <w:keepNext/>
      <w:keepLines/>
      <w:spacing w:after="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A83279"/>
    <w:pPr>
      <w:keepNext/>
      <w:keepLines/>
      <w:spacing w:after="0"/>
      <w:outlineLvl w:val="1"/>
    </w:pPr>
    <w:rPr>
      <w:rFonts w:asciiTheme="majorHAnsi" w:eastAsiaTheme="majorEastAsia" w:hAnsiTheme="majorHAnsi" w:cstheme="majorBidi"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712959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A83279"/>
    <w:rPr>
      <w:rFonts w:asciiTheme="majorHAnsi" w:eastAsiaTheme="majorEastAsia" w:hAnsiTheme="majorHAnsi" w:cstheme="majorBidi"/>
      <w:color w:val="000000" w:themeColor="text1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111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111D0"/>
    <w:rPr>
      <w:rFonts w:ascii="Tahoma" w:hAnsi="Tahoma" w:cs="Tahoma"/>
      <w:sz w:val="16"/>
      <w:szCs w:val="16"/>
    </w:rPr>
  </w:style>
  <w:style w:type="character" w:styleId="Hyperkobling">
    <w:name w:val="Hyperlink"/>
    <w:basedOn w:val="Standardskriftforavsnitt"/>
    <w:uiPriority w:val="99"/>
    <w:rsid w:val="00B11356"/>
    <w:rPr>
      <w:color w:val="000000" w:themeColor="hyperlink"/>
      <w:u w:val="single"/>
    </w:rPr>
  </w:style>
  <w:style w:type="character" w:styleId="Merknadsreferanse">
    <w:name w:val="annotation reference"/>
    <w:basedOn w:val="Standardskriftforavsnitt"/>
    <w:uiPriority w:val="99"/>
    <w:semiHidden/>
    <w:rsid w:val="00AE38BC"/>
    <w:rPr>
      <w:rFonts w:cs="Times New Roman"/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rsid w:val="00AE38BC"/>
    <w:pPr>
      <w:spacing w:after="0" w:line="240" w:lineRule="auto"/>
    </w:pPr>
    <w:rPr>
      <w:rFonts w:ascii="Times New Roman" w:eastAsia="Times New Roman" w:hAnsi="Times New Roman" w:cs="Times New Roman"/>
      <w:szCs w:val="20"/>
      <w:lang w:eastAsia="nb-NO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AE38BC"/>
    <w:rPr>
      <w:rFonts w:ascii="Times New Roman" w:eastAsia="Times New Roman" w:hAnsi="Times New Roman" w:cs="Times New Roman"/>
      <w:sz w:val="20"/>
      <w:szCs w:val="20"/>
      <w:lang w:eastAsia="nb-NO"/>
    </w:rPr>
  </w:style>
  <w:style w:type="numbering" w:customStyle="1" w:styleId="StilNummerert14ptFet">
    <w:name w:val="Stil Nummerert 14 pt Fet"/>
    <w:rsid w:val="00AE38BC"/>
    <w:pPr>
      <w:numPr>
        <w:numId w:val="4"/>
      </w:numPr>
    </w:pPr>
  </w:style>
  <w:style w:type="paragraph" w:styleId="Listeavsnitt">
    <w:name w:val="List Paragraph"/>
    <w:basedOn w:val="Normal"/>
    <w:uiPriority w:val="34"/>
    <w:qFormat/>
    <w:rsid w:val="00AE38B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0"/>
      <w:lang w:eastAsia="nb-NO"/>
    </w:rPr>
  </w:style>
  <w:style w:type="character" w:customStyle="1" w:styleId="normaltextrun">
    <w:name w:val="normaltextrun"/>
    <w:basedOn w:val="Standardskriftforavsnitt"/>
    <w:rsid w:val="003C154F"/>
  </w:style>
  <w:style w:type="character" w:customStyle="1" w:styleId="eop">
    <w:name w:val="eop"/>
    <w:basedOn w:val="Standardskriftforavsnitt"/>
    <w:rsid w:val="003C154F"/>
  </w:style>
  <w:style w:type="paragraph" w:customStyle="1" w:styleId="paragraph">
    <w:name w:val="paragraph"/>
    <w:basedOn w:val="Normal"/>
    <w:rsid w:val="003C15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tabchar">
    <w:name w:val="tabchar"/>
    <w:basedOn w:val="Standardskriftforavsnitt"/>
    <w:rsid w:val="003C154F"/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rsid w:val="00BC4D9E"/>
    <w:pPr>
      <w:spacing w:after="28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BC4D9E"/>
    <w:rPr>
      <w:rFonts w:ascii="Times New Roman" w:eastAsia="Times New Roman" w:hAnsi="Times New Roman" w:cs="Times New Roman"/>
      <w:b/>
      <w:bCs/>
      <w:sz w:val="20"/>
      <w:szCs w:val="20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275C5C"/>
    <w:rPr>
      <w:color w:val="605E5C"/>
      <w:shd w:val="clear" w:color="auto" w:fill="E1DFDD"/>
    </w:rPr>
  </w:style>
  <w:style w:type="character" w:styleId="Omtale">
    <w:name w:val="Mention"/>
    <w:basedOn w:val="Standardskriftforavsnitt"/>
    <w:uiPriority w:val="99"/>
    <w:unhideWhenUsed/>
    <w:rsid w:val="00637D8C"/>
    <w:rPr>
      <w:color w:val="2B579A"/>
      <w:shd w:val="clear" w:color="auto" w:fill="E1DFDD"/>
    </w:rPr>
  </w:style>
  <w:style w:type="paragraph" w:styleId="Revisjon">
    <w:name w:val="Revision"/>
    <w:hidden/>
    <w:uiPriority w:val="99"/>
    <w:semiHidden/>
    <w:rsid w:val="007F2750"/>
    <w:pPr>
      <w:spacing w:after="0" w:line="240" w:lineRule="auto"/>
    </w:pPr>
    <w:rPr>
      <w:rFonts w:eastAsia="Oslo Sans Office" w:cs="Oslo Sans Office"/>
    </w:rPr>
  </w:style>
  <w:style w:type="paragraph" w:customStyle="1" w:styleId="pf0">
    <w:name w:val="pf0"/>
    <w:basedOn w:val="Normal"/>
    <w:rsid w:val="007918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cf01">
    <w:name w:val="cf01"/>
    <w:basedOn w:val="Standardskriftforavsnitt"/>
    <w:rsid w:val="0079184B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99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0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4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5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9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36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1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32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44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1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83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7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26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179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017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279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599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907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96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33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743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07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20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1666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84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404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565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40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5546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0105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02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058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20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79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34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673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96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813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15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2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581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136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120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940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96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73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20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85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1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44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6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69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01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736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808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669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01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57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050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58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62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601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800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21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392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813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36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581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942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3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03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09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720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37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1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96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8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1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90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2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0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5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2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38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92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826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38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9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99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07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2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1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48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307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87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36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0607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07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39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59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83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398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87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125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9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3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27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88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742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56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406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60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41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4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064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102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200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326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32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20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59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178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86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99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317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45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60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02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15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355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72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173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08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54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22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9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58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6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5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65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00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eichman.no" TargetMode="External"/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eichman.no" TargetMode="External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B316455\Downloads\Deichman%20M&#248;tereferat%20(1)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Egendefinert 37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5c534b4-626b-4457-9716-90fe22f9980e">
      <Terms xmlns="http://schemas.microsoft.com/office/infopath/2007/PartnerControls"/>
    </lcf76f155ced4ddcb4097134ff3c332f>
    <TaxCatchAll xmlns="99521434-91c1-42be-b943-616fa43a5fa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D6163CE1D8B748AA4FBD99A1A3925B" ma:contentTypeVersion="27" ma:contentTypeDescription="Create a new document." ma:contentTypeScope="" ma:versionID="a1badf223391398451bb92963354a741">
  <xsd:schema xmlns:xsd="http://www.w3.org/2001/XMLSchema" xmlns:xs="http://www.w3.org/2001/XMLSchema" xmlns:p="http://schemas.microsoft.com/office/2006/metadata/properties" xmlns:ns2="25c534b4-626b-4457-9716-90fe22f9980e" xmlns:ns3="99521434-91c1-42be-b943-616fa43a5fae" targetNamespace="http://schemas.microsoft.com/office/2006/metadata/properties" ma:root="true" ma:fieldsID="25bd19af0a1bcaab96358f7bb19fbca1" ns2:_="" ns3:_="">
    <xsd:import namespace="25c534b4-626b-4457-9716-90fe22f9980e"/>
    <xsd:import namespace="99521434-91c1-42be-b943-616fa43a5f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c534b4-626b-4457-9716-90fe22f998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521434-91c1-42be-b943-616fa43a5fa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1482a034-0441-4d56-a0d6-953956ebd4fd}" ma:internalName="TaxCatchAll" ma:showField="CatchAllData" ma:web="99521434-91c1-42be-b943-616fa43a5fa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BAF9AA8D-3A48-44BC-9FDA-496E428B1BE4}">
  <ds:schemaRefs>
    <ds:schemaRef ds:uri="http://schemas.microsoft.com/office/2006/metadata/properties"/>
    <ds:schemaRef ds:uri="http://schemas.microsoft.com/office/infopath/2007/PartnerControls"/>
    <ds:schemaRef ds:uri="25c534b4-626b-4457-9716-90fe22f9980e"/>
    <ds:schemaRef ds:uri="99521434-91c1-42be-b943-616fa43a5fae"/>
  </ds:schemaRefs>
</ds:datastoreItem>
</file>

<file path=customXml/itemProps2.xml><?xml version="1.0" encoding="utf-8"?>
<ds:datastoreItem xmlns:ds="http://schemas.openxmlformats.org/officeDocument/2006/customXml" ds:itemID="{405E7A54-13B7-4468-AFC5-9C63A2AFF3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9CBE4DD-8ABE-4275-9CFE-5E3C3E2199D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7725A20-1FCF-43D3-BD58-33E32822B3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5c534b4-626b-4457-9716-90fe22f9980e"/>
    <ds:schemaRef ds:uri="99521434-91c1-42be-b943-616fa43a5f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Deichman Møtereferat (1).dotx</Template>
  <TotalTime>3</TotalTime>
  <Pages>1</Pages>
  <Words>70</Words>
  <Characters>375</Characters>
  <Application>Microsoft Office Word</Application>
  <DocSecurity>0</DocSecurity>
  <Lines>3</Lines>
  <Paragraphs>1</Paragraphs>
  <ScaleCrop>false</ScaleCrop>
  <Company>Oslo kommune</Company>
  <LinksUpToDate>false</LinksUpToDate>
  <CharactersWithSpaces>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Malin Maria Modorato</dc:creator>
  <cp:keywords/>
  <cp:lastModifiedBy>Finn Kaisen Hamre</cp:lastModifiedBy>
  <cp:revision>2</cp:revision>
  <cp:lastPrinted>2025-05-27T09:20:00Z</cp:lastPrinted>
  <dcterms:created xsi:type="dcterms:W3CDTF">2026-07-29T08:16:00Z</dcterms:created>
  <dcterms:modified xsi:type="dcterms:W3CDTF">2026-07-29T08:16:00Z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0x01010000D6163CE1D8B748AA4FBD99A1A3925B</vt:lpwstr>
  </property>
  <property fmtid="{D5CDD505-2E9C-101B-9397-08002B2CF9AE}" pid="4" name="MediaServiceImageTags">
    <vt:lpwstr/>
  </property>
</Properties>
</file>